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63846" w14:textId="6D11C219" w:rsidR="00071D5D" w:rsidRPr="007145D8" w:rsidRDefault="00071D5D" w:rsidP="00071D5D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color w:val="000000"/>
          <w:sz w:val="18"/>
          <w:szCs w:val="18"/>
        </w:rPr>
      </w:pPr>
      <w:r w:rsidRPr="007145D8">
        <w:rPr>
          <w:rFonts w:ascii="Arial" w:hAnsi="Arial" w:cs="Arial"/>
          <w:b/>
          <w:bCs/>
          <w:color w:val="000000"/>
          <w:sz w:val="18"/>
          <w:szCs w:val="18"/>
        </w:rPr>
        <w:t>Załącznik nr 1</w:t>
      </w:r>
      <w:r w:rsidRPr="007145D8">
        <w:rPr>
          <w:rFonts w:ascii="Arial" w:hAnsi="Arial" w:cs="Arial"/>
          <w:bCs/>
          <w:color w:val="000000"/>
          <w:sz w:val="18"/>
          <w:szCs w:val="18"/>
        </w:rPr>
        <w:t xml:space="preserve"> do</w:t>
      </w:r>
      <w:r w:rsidR="003262EE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7145D8">
        <w:rPr>
          <w:rFonts w:ascii="Arial" w:hAnsi="Arial" w:cs="Arial"/>
          <w:bCs/>
          <w:color w:val="000000"/>
          <w:sz w:val="18"/>
          <w:szCs w:val="18"/>
        </w:rPr>
        <w:t>regulaminu</w:t>
      </w:r>
      <w:r w:rsidR="003262EE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bookmarkStart w:id="0" w:name="_Hlk89759802"/>
      <w:r w:rsidR="00B36FF6">
        <w:rPr>
          <w:rFonts w:ascii="Arial" w:hAnsi="Arial" w:cs="Arial"/>
          <w:bCs/>
          <w:color w:val="000000"/>
          <w:sz w:val="18"/>
          <w:szCs w:val="18"/>
        </w:rPr>
        <w:t>V</w:t>
      </w:r>
      <w:r w:rsidR="00054685">
        <w:rPr>
          <w:rFonts w:ascii="Arial" w:hAnsi="Arial" w:cs="Arial"/>
          <w:bCs/>
          <w:color w:val="000000"/>
          <w:sz w:val="18"/>
          <w:szCs w:val="18"/>
        </w:rPr>
        <w:t>II</w:t>
      </w:r>
      <w:r w:rsidR="003262EE">
        <w:rPr>
          <w:rFonts w:ascii="Arial" w:hAnsi="Arial" w:cs="Arial"/>
          <w:bCs/>
          <w:color w:val="000000"/>
          <w:sz w:val="18"/>
          <w:szCs w:val="18"/>
        </w:rPr>
        <w:t xml:space="preserve"> edycji</w:t>
      </w:r>
      <w:r w:rsidRPr="007145D8">
        <w:rPr>
          <w:rFonts w:ascii="Arial" w:hAnsi="Arial" w:cs="Arial"/>
          <w:bCs/>
          <w:color w:val="000000"/>
          <w:sz w:val="18"/>
          <w:szCs w:val="18"/>
        </w:rPr>
        <w:t xml:space="preserve"> konkursu</w:t>
      </w:r>
      <w:r w:rsidR="003262EE">
        <w:rPr>
          <w:rFonts w:ascii="Arial" w:hAnsi="Arial" w:cs="Arial"/>
          <w:bCs/>
          <w:color w:val="000000"/>
          <w:sz w:val="18"/>
          <w:szCs w:val="18"/>
        </w:rPr>
        <w:t xml:space="preserve"> pn.</w:t>
      </w:r>
      <w:r w:rsidRPr="007145D8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bookmarkEnd w:id="0"/>
    </w:p>
    <w:p w14:paraId="77399830" w14:textId="77777777" w:rsidR="00071D5D" w:rsidRDefault="00071D5D" w:rsidP="00071D5D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t>„</w:t>
      </w:r>
      <w:r w:rsidR="009A2F45">
        <w:rPr>
          <w:rFonts w:ascii="Arial" w:hAnsi="Arial" w:cs="Arial"/>
          <w:bCs/>
          <w:i/>
          <w:iCs/>
          <w:color w:val="000000"/>
          <w:sz w:val="18"/>
          <w:szCs w:val="18"/>
        </w:rPr>
        <w:t>Eko-ozdoba choinkowa</w:t>
      </w:r>
      <w:r w:rsidR="002B62D9">
        <w:rPr>
          <w:rFonts w:ascii="Arial" w:hAnsi="Arial" w:cs="Arial"/>
          <w:bCs/>
          <w:i/>
          <w:iCs/>
          <w:color w:val="000000"/>
          <w:sz w:val="18"/>
          <w:szCs w:val="18"/>
        </w:rPr>
        <w:t>”</w:t>
      </w:r>
    </w:p>
    <w:p w14:paraId="77906391" w14:textId="77777777" w:rsidR="002B62D9" w:rsidRDefault="002B62D9" w:rsidP="00071D5D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</w:p>
    <w:p w14:paraId="7948B4DF" w14:textId="77777777" w:rsidR="002B62D9" w:rsidRPr="007145D8" w:rsidRDefault="002B62D9" w:rsidP="00071D5D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</w:p>
    <w:tbl>
      <w:tblPr>
        <w:tblStyle w:val="Jasnasiatkaakcent11"/>
        <w:tblpPr w:leftFromText="141" w:rightFromText="141" w:vertAnchor="page" w:horzAnchor="margin" w:tblpY="4006"/>
        <w:tblW w:w="5000" w:type="pct"/>
        <w:tblLook w:val="04A0" w:firstRow="1" w:lastRow="0" w:firstColumn="1" w:lastColumn="0" w:noHBand="0" w:noVBand="1"/>
      </w:tblPr>
      <w:tblGrid>
        <w:gridCol w:w="936"/>
        <w:gridCol w:w="1903"/>
        <w:gridCol w:w="1446"/>
        <w:gridCol w:w="2120"/>
        <w:gridCol w:w="2958"/>
      </w:tblGrid>
      <w:tr w:rsidR="00071D5D" w:rsidRPr="00B138F8" w14:paraId="1A394EF2" w14:textId="77777777" w:rsidTr="008238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754FD14F" w14:textId="59A33F1C" w:rsidR="00E120B7" w:rsidRPr="00E120B7" w:rsidRDefault="00B36FF6" w:rsidP="002B62D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V</w:t>
            </w:r>
            <w:r w:rsidR="00054685">
              <w:rPr>
                <w:rFonts w:ascii="Arial" w:hAnsi="Arial" w:cs="Arial"/>
                <w:i/>
                <w:iCs/>
                <w:sz w:val="22"/>
                <w:szCs w:val="22"/>
              </w:rPr>
              <w:t>II</w:t>
            </w:r>
            <w:r w:rsidR="003262E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EDYCJA </w:t>
            </w:r>
            <w:r w:rsidR="00E120B7" w:rsidRPr="00E120B7">
              <w:rPr>
                <w:rFonts w:ascii="Arial" w:hAnsi="Arial" w:cs="Arial"/>
                <w:i/>
                <w:iCs/>
                <w:sz w:val="22"/>
                <w:szCs w:val="22"/>
              </w:rPr>
              <w:t>KONKURS</w:t>
            </w:r>
            <w:r w:rsidR="003262EE">
              <w:rPr>
                <w:rFonts w:ascii="Arial" w:hAnsi="Arial" w:cs="Arial"/>
                <w:i/>
                <w:iCs/>
                <w:sz w:val="22"/>
                <w:szCs w:val="22"/>
              </w:rPr>
              <w:t>U</w:t>
            </w:r>
            <w:r w:rsidR="002E33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pn.</w:t>
            </w:r>
          </w:p>
          <w:p w14:paraId="121DBF1C" w14:textId="77777777" w:rsidR="00071D5D" w:rsidRPr="00B138F8" w:rsidRDefault="009A2F45" w:rsidP="002B62D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 w:val="0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„Eko-ozdoba choinkowa”</w:t>
            </w:r>
          </w:p>
        </w:tc>
      </w:tr>
      <w:tr w:rsidR="00071D5D" w:rsidRPr="00B138F8" w14:paraId="57E9A7E0" w14:textId="77777777" w:rsidTr="002B62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hideMark/>
          </w:tcPr>
          <w:p w14:paraId="23964F1D" w14:textId="77777777" w:rsidR="00071D5D" w:rsidRPr="00B138F8" w:rsidRDefault="00071D5D" w:rsidP="002B62D9">
            <w:pPr>
              <w:spacing w:line="312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B138F8">
              <w:rPr>
                <w:rFonts w:ascii="Arial" w:hAnsi="Arial" w:cs="Arial"/>
                <w:b w:val="0"/>
                <w:sz w:val="22"/>
                <w:szCs w:val="22"/>
              </w:rPr>
              <w:t>Lp.</w:t>
            </w:r>
          </w:p>
        </w:tc>
        <w:tc>
          <w:tcPr>
            <w:tcW w:w="4547" w:type="pct"/>
            <w:gridSpan w:val="4"/>
            <w:hideMark/>
          </w:tcPr>
          <w:p w14:paraId="5865E406" w14:textId="6A64861A" w:rsidR="00071D5D" w:rsidRPr="00B138F8" w:rsidRDefault="00071D5D" w:rsidP="002B62D9">
            <w:pPr>
              <w:pStyle w:val="Nagwek2"/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>Dane autora pracy</w:t>
            </w:r>
          </w:p>
        </w:tc>
      </w:tr>
      <w:tr w:rsidR="00071D5D" w:rsidRPr="00B138F8" w14:paraId="4340DF8E" w14:textId="77777777" w:rsidTr="002B62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hideMark/>
          </w:tcPr>
          <w:p w14:paraId="39DA1338" w14:textId="09D7F40B" w:rsidR="00071D5D" w:rsidRPr="00823867" w:rsidRDefault="00071D5D" w:rsidP="00823867">
            <w:pPr>
              <w:pStyle w:val="Akapitzlist"/>
              <w:numPr>
                <w:ilvl w:val="0"/>
                <w:numId w:val="14"/>
              </w:num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</w:tcPr>
          <w:p w14:paraId="7E2012D2" w14:textId="77777777" w:rsidR="00071D5D" w:rsidRPr="00B138F8" w:rsidRDefault="00071D5D" w:rsidP="002B62D9">
            <w:pPr>
              <w:spacing w:line="312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Imię i nazwisko</w:t>
            </w:r>
          </w:p>
          <w:p w14:paraId="2F7F0D6F" w14:textId="77777777" w:rsidR="00071D5D" w:rsidRPr="00B138F8" w:rsidRDefault="00071D5D" w:rsidP="002B62D9">
            <w:pPr>
              <w:spacing w:line="312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9" w:type="pct"/>
            <w:gridSpan w:val="3"/>
          </w:tcPr>
          <w:p w14:paraId="38331AA4" w14:textId="77777777" w:rsidR="00071D5D" w:rsidRPr="00B138F8" w:rsidRDefault="00071D5D" w:rsidP="002B62D9">
            <w:pPr>
              <w:spacing w:line="312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1B91CBB7" w14:textId="77777777" w:rsidR="00071D5D" w:rsidRPr="00B138F8" w:rsidRDefault="00071D5D" w:rsidP="002B62D9">
            <w:pPr>
              <w:spacing w:line="312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D5D" w:rsidRPr="00B138F8" w14:paraId="46DE6113" w14:textId="77777777" w:rsidTr="002B62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hideMark/>
          </w:tcPr>
          <w:p w14:paraId="2ACD2DA5" w14:textId="46BC56F0" w:rsidR="00071D5D" w:rsidRPr="00823867" w:rsidRDefault="00071D5D" w:rsidP="00823867">
            <w:pPr>
              <w:pStyle w:val="Akapitzlist"/>
              <w:numPr>
                <w:ilvl w:val="0"/>
                <w:numId w:val="14"/>
              </w:num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</w:tcPr>
          <w:p w14:paraId="1C5CCB5D" w14:textId="77777777" w:rsidR="00071D5D" w:rsidRPr="00B138F8" w:rsidRDefault="00071D5D" w:rsidP="002B62D9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Rok urodzenia</w:t>
            </w:r>
          </w:p>
          <w:p w14:paraId="2EF28002" w14:textId="77777777" w:rsidR="00071D5D" w:rsidRPr="00B138F8" w:rsidRDefault="00071D5D" w:rsidP="002B62D9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9" w:type="pct"/>
            <w:gridSpan w:val="3"/>
          </w:tcPr>
          <w:p w14:paraId="2825A2AC" w14:textId="77777777" w:rsidR="00071D5D" w:rsidRPr="00B138F8" w:rsidRDefault="00071D5D" w:rsidP="002B62D9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D5D" w:rsidRPr="00B138F8" w14:paraId="43F6F43F" w14:textId="77777777" w:rsidTr="002B62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hideMark/>
          </w:tcPr>
          <w:p w14:paraId="5C3EDF68" w14:textId="7BAE7FE2" w:rsidR="00071D5D" w:rsidRPr="00823867" w:rsidRDefault="00071D5D" w:rsidP="00823867">
            <w:pPr>
              <w:pStyle w:val="Akapitzlist"/>
              <w:numPr>
                <w:ilvl w:val="0"/>
                <w:numId w:val="14"/>
              </w:num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386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pct"/>
          </w:tcPr>
          <w:p w14:paraId="730D79E3" w14:textId="77777777" w:rsidR="00071D5D" w:rsidRPr="00B138F8" w:rsidRDefault="00071D5D" w:rsidP="002B62D9">
            <w:pPr>
              <w:spacing w:line="312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Klasa</w:t>
            </w:r>
          </w:p>
          <w:p w14:paraId="6709E2E3" w14:textId="77777777" w:rsidR="00071D5D" w:rsidRPr="00B138F8" w:rsidRDefault="00071D5D" w:rsidP="002B62D9">
            <w:pPr>
              <w:spacing w:line="312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9" w:type="pct"/>
            <w:gridSpan w:val="3"/>
            <w:hideMark/>
          </w:tcPr>
          <w:p w14:paraId="01520E30" w14:textId="77777777" w:rsidR="00071D5D" w:rsidRPr="00B138F8" w:rsidRDefault="00071D5D" w:rsidP="002B62D9">
            <w:pPr>
              <w:pStyle w:val="Nagwek3"/>
              <w:spacing w:line="312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 w:val="0"/>
                <w:sz w:val="22"/>
                <w:szCs w:val="22"/>
              </w:rPr>
            </w:pPr>
            <w:r w:rsidRPr="00B138F8">
              <w:rPr>
                <w:rFonts w:cs="Arial"/>
                <w:b w:val="0"/>
                <w:sz w:val="22"/>
                <w:szCs w:val="22"/>
              </w:rPr>
              <w:t xml:space="preserve"> </w:t>
            </w:r>
          </w:p>
        </w:tc>
      </w:tr>
      <w:tr w:rsidR="00071D5D" w:rsidRPr="00B138F8" w14:paraId="4A38FEB4" w14:textId="77777777" w:rsidTr="002B62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vMerge w:val="restart"/>
          </w:tcPr>
          <w:p w14:paraId="7404E030" w14:textId="1E81F9FC" w:rsidR="00071D5D" w:rsidRPr="00823867" w:rsidRDefault="00071D5D" w:rsidP="00823867">
            <w:pPr>
              <w:pStyle w:val="Akapitzlist"/>
              <w:numPr>
                <w:ilvl w:val="0"/>
                <w:numId w:val="14"/>
              </w:num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198BCB" w14:textId="77777777" w:rsidR="00071D5D" w:rsidRPr="00B138F8" w:rsidRDefault="00071D5D" w:rsidP="002B62D9">
            <w:pPr>
              <w:spacing w:line="312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4114DC6A" w14:textId="77777777" w:rsidR="00071D5D" w:rsidRPr="00B138F8" w:rsidRDefault="00071D5D" w:rsidP="002B62D9">
            <w:pPr>
              <w:spacing w:line="312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547" w:type="pct"/>
            <w:gridSpan w:val="4"/>
          </w:tcPr>
          <w:p w14:paraId="5858971D" w14:textId="77777777" w:rsidR="00071D5D" w:rsidRPr="00B138F8" w:rsidRDefault="00071D5D" w:rsidP="002B62D9">
            <w:pPr>
              <w:pStyle w:val="Logo"/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38F8">
              <w:rPr>
                <w:rFonts w:ascii="Arial" w:hAnsi="Arial" w:cs="Arial"/>
                <w:b/>
                <w:sz w:val="22"/>
                <w:szCs w:val="22"/>
              </w:rPr>
              <w:t>Nazwa szkoły lub placówki oświatowej:</w:t>
            </w:r>
          </w:p>
          <w:p w14:paraId="59AA0DBF" w14:textId="77777777" w:rsidR="00071D5D" w:rsidRPr="00B138F8" w:rsidRDefault="00071D5D" w:rsidP="002B62D9">
            <w:pPr>
              <w:pStyle w:val="Logo"/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6BDE4CE6" w14:textId="77777777" w:rsidR="00071D5D" w:rsidRPr="00B138F8" w:rsidRDefault="00071D5D" w:rsidP="002B62D9">
            <w:pPr>
              <w:pStyle w:val="Logo"/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D5D" w:rsidRPr="00B138F8" w14:paraId="1E4330AE" w14:textId="77777777" w:rsidTr="002B62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vMerge/>
            <w:hideMark/>
          </w:tcPr>
          <w:p w14:paraId="07900FA5" w14:textId="77777777" w:rsidR="00071D5D" w:rsidRPr="00823867" w:rsidRDefault="00071D5D" w:rsidP="00823867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6" w:type="pct"/>
            <w:gridSpan w:val="3"/>
          </w:tcPr>
          <w:p w14:paraId="3CB4CEA9" w14:textId="77777777" w:rsidR="00071D5D" w:rsidRPr="00B138F8" w:rsidRDefault="00071D5D" w:rsidP="002B62D9">
            <w:pPr>
              <w:spacing w:line="312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Ulica:</w:t>
            </w:r>
          </w:p>
          <w:p w14:paraId="7F68F931" w14:textId="77777777" w:rsidR="00071D5D" w:rsidRPr="00B138F8" w:rsidRDefault="00071D5D" w:rsidP="002B62D9">
            <w:pPr>
              <w:spacing w:line="312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pct"/>
          </w:tcPr>
          <w:p w14:paraId="792CB7CC" w14:textId="77777777" w:rsidR="00071D5D" w:rsidRPr="00B138F8" w:rsidRDefault="00071D5D" w:rsidP="002B62D9">
            <w:pPr>
              <w:pStyle w:val="Nagwek3"/>
              <w:spacing w:line="312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 w:val="0"/>
                <w:bCs/>
                <w:sz w:val="22"/>
                <w:szCs w:val="22"/>
              </w:rPr>
            </w:pPr>
            <w:r w:rsidRPr="00B138F8">
              <w:rPr>
                <w:rFonts w:cs="Arial"/>
                <w:b w:val="0"/>
                <w:bCs/>
                <w:sz w:val="22"/>
                <w:szCs w:val="22"/>
              </w:rPr>
              <w:t xml:space="preserve"> Numer:</w:t>
            </w:r>
          </w:p>
          <w:p w14:paraId="4393F5A2" w14:textId="77777777" w:rsidR="00071D5D" w:rsidRPr="00B138F8" w:rsidRDefault="00071D5D" w:rsidP="002B62D9">
            <w:pPr>
              <w:spacing w:line="312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D5D" w:rsidRPr="00B138F8" w14:paraId="60EC416C" w14:textId="77777777" w:rsidTr="002B62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vMerge/>
            <w:hideMark/>
          </w:tcPr>
          <w:p w14:paraId="12AF3B1C" w14:textId="77777777" w:rsidR="00071D5D" w:rsidRPr="00823867" w:rsidRDefault="00071D5D" w:rsidP="00823867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6" w:type="pct"/>
            <w:gridSpan w:val="3"/>
          </w:tcPr>
          <w:p w14:paraId="677B67FA" w14:textId="77777777" w:rsidR="00071D5D" w:rsidRPr="00B138F8" w:rsidRDefault="00071D5D" w:rsidP="002B62D9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Kod pocztowy:</w:t>
            </w:r>
          </w:p>
          <w:p w14:paraId="0450D49D" w14:textId="77777777" w:rsidR="00071D5D" w:rsidRPr="00B138F8" w:rsidRDefault="00071D5D" w:rsidP="002B62D9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pct"/>
          </w:tcPr>
          <w:p w14:paraId="2BF94901" w14:textId="77777777" w:rsidR="00071D5D" w:rsidRPr="00B138F8" w:rsidRDefault="00071D5D" w:rsidP="002B62D9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Miejscowość:</w:t>
            </w:r>
          </w:p>
          <w:p w14:paraId="15726729" w14:textId="77777777" w:rsidR="00071D5D" w:rsidRPr="00B138F8" w:rsidRDefault="00071D5D" w:rsidP="002B62D9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D5D" w:rsidRPr="00B138F8" w14:paraId="6B4ADF16" w14:textId="77777777" w:rsidTr="002B62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vMerge w:val="restart"/>
            <w:hideMark/>
          </w:tcPr>
          <w:p w14:paraId="6296A88B" w14:textId="2CE551B6" w:rsidR="00071D5D" w:rsidRPr="00823867" w:rsidRDefault="00071D5D" w:rsidP="00823867">
            <w:pPr>
              <w:pStyle w:val="Akapitzlist"/>
              <w:numPr>
                <w:ilvl w:val="0"/>
                <w:numId w:val="14"/>
              </w:num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386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2" w:type="pct"/>
            <w:gridSpan w:val="2"/>
            <w:vMerge w:val="restart"/>
          </w:tcPr>
          <w:p w14:paraId="48CCD44E" w14:textId="2D5EDCAB" w:rsidR="00071D5D" w:rsidRPr="00B138F8" w:rsidRDefault="00071D5D" w:rsidP="002B62D9">
            <w:pPr>
              <w:spacing w:line="312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B138F8">
              <w:rPr>
                <w:rFonts w:ascii="Arial" w:hAnsi="Arial" w:cs="Arial"/>
                <w:bCs/>
                <w:sz w:val="22"/>
                <w:szCs w:val="22"/>
              </w:rPr>
              <w:t>Nauczyciel /opiekun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prawny/rodzic</w:t>
            </w:r>
            <w:r w:rsidR="00823867">
              <w:rPr>
                <w:rFonts w:ascii="Arial" w:hAnsi="Arial" w:cs="Arial"/>
                <w:bCs/>
                <w:sz w:val="22"/>
                <w:szCs w:val="22"/>
              </w:rPr>
              <w:t>*</w:t>
            </w:r>
          </w:p>
          <w:p w14:paraId="74F99F2E" w14:textId="77777777" w:rsidR="00071D5D" w:rsidRPr="00B138F8" w:rsidRDefault="00071D5D" w:rsidP="002B62D9">
            <w:pPr>
              <w:spacing w:line="312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4" w:type="pct"/>
            <w:hideMark/>
          </w:tcPr>
          <w:p w14:paraId="275CA8AA" w14:textId="77777777" w:rsidR="00071D5D" w:rsidRPr="00B138F8" w:rsidRDefault="00071D5D" w:rsidP="002B62D9">
            <w:pPr>
              <w:spacing w:line="312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>Imię i nazwisko</w:t>
            </w:r>
          </w:p>
          <w:p w14:paraId="28BF4C77" w14:textId="77777777" w:rsidR="00071D5D" w:rsidRPr="00B138F8" w:rsidRDefault="00071D5D" w:rsidP="002B62D9">
            <w:pPr>
              <w:spacing w:line="312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91" w:type="pct"/>
          </w:tcPr>
          <w:p w14:paraId="4DE52861" w14:textId="77777777" w:rsidR="00071D5D" w:rsidRPr="00B138F8" w:rsidRDefault="00071D5D" w:rsidP="002B62D9">
            <w:pPr>
              <w:spacing w:line="312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D5D" w:rsidRPr="00B138F8" w14:paraId="36D1D339" w14:textId="77777777" w:rsidTr="002B62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vMerge/>
            <w:hideMark/>
          </w:tcPr>
          <w:p w14:paraId="325D44A1" w14:textId="77777777" w:rsidR="00071D5D" w:rsidRPr="00B138F8" w:rsidRDefault="00071D5D" w:rsidP="002B62D9">
            <w:pPr>
              <w:spacing w:line="312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812" w:type="pct"/>
            <w:gridSpan w:val="2"/>
            <w:vMerge/>
            <w:hideMark/>
          </w:tcPr>
          <w:p w14:paraId="3F1EB539" w14:textId="77777777" w:rsidR="00071D5D" w:rsidRPr="00B138F8" w:rsidRDefault="00071D5D" w:rsidP="002B62D9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4" w:type="pct"/>
            <w:hideMark/>
          </w:tcPr>
          <w:p w14:paraId="181B124B" w14:textId="77777777" w:rsidR="00071D5D" w:rsidRPr="00B138F8" w:rsidRDefault="00071D5D" w:rsidP="002B62D9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>Tel. kontaktowy</w:t>
            </w:r>
          </w:p>
          <w:p w14:paraId="61997EC4" w14:textId="77777777" w:rsidR="00071D5D" w:rsidRPr="00B138F8" w:rsidRDefault="00071D5D" w:rsidP="002B62D9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91" w:type="pct"/>
          </w:tcPr>
          <w:p w14:paraId="58A115E5" w14:textId="77777777" w:rsidR="00071D5D" w:rsidRPr="00B138F8" w:rsidRDefault="00071D5D" w:rsidP="002B62D9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A1142A" w14:textId="77777777" w:rsidR="00071D5D" w:rsidRPr="00B138F8" w:rsidRDefault="00071D5D" w:rsidP="00071D5D">
      <w:pPr>
        <w:rPr>
          <w:szCs w:val="20"/>
        </w:rPr>
      </w:pPr>
    </w:p>
    <w:p w14:paraId="008F5CAA" w14:textId="77777777" w:rsidR="00071D5D" w:rsidRPr="00B138F8" w:rsidRDefault="00071D5D" w:rsidP="00071D5D">
      <w:pPr>
        <w:rPr>
          <w:szCs w:val="20"/>
        </w:rPr>
      </w:pPr>
    </w:p>
    <w:p w14:paraId="16E28B3A" w14:textId="77777777" w:rsidR="00071D5D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14:paraId="0C03DCA8" w14:textId="77777777" w:rsidR="00E120B7" w:rsidRDefault="00E120B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14:paraId="0B34DAEF" w14:textId="77777777" w:rsidR="00071D5D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14:paraId="05BFC002" w14:textId="77777777" w:rsidR="002B62D9" w:rsidRDefault="002B62D9" w:rsidP="00000404">
      <w:pPr>
        <w:pStyle w:val="Tekstpodstawowy"/>
        <w:numPr>
          <w:ilvl w:val="0"/>
          <w:numId w:val="12"/>
        </w:numPr>
        <w:spacing w:line="312" w:lineRule="auto"/>
        <w:rPr>
          <w:rFonts w:ascii="Arial" w:hAnsi="Arial" w:cs="Arial"/>
          <w:sz w:val="18"/>
          <w:szCs w:val="18"/>
        </w:rPr>
      </w:pPr>
      <w:r w:rsidRPr="00B138F8">
        <w:rPr>
          <w:rFonts w:ascii="Arial" w:hAnsi="Arial" w:cs="Arial"/>
          <w:sz w:val="18"/>
          <w:szCs w:val="18"/>
        </w:rPr>
        <w:t>Proszę o wypełnienie wszystkich rubryk drukowanymi literami.</w:t>
      </w:r>
    </w:p>
    <w:p w14:paraId="2835B8E6" w14:textId="77777777" w:rsidR="002B62D9" w:rsidRPr="00B138F8" w:rsidRDefault="002B62D9" w:rsidP="00000404">
      <w:pPr>
        <w:pStyle w:val="Tekstpodstawowy"/>
        <w:numPr>
          <w:ilvl w:val="0"/>
          <w:numId w:val="12"/>
        </w:numPr>
        <w:spacing w:line="312" w:lineRule="auto"/>
        <w:rPr>
          <w:rFonts w:ascii="Arial" w:hAnsi="Arial" w:cs="Arial"/>
          <w:sz w:val="18"/>
          <w:szCs w:val="18"/>
        </w:rPr>
      </w:pPr>
      <w:r w:rsidRPr="00B138F8">
        <w:rPr>
          <w:rFonts w:ascii="Arial" w:hAnsi="Arial" w:cs="Arial"/>
          <w:sz w:val="18"/>
          <w:szCs w:val="18"/>
        </w:rPr>
        <w:t>Praca bez dołączonej tab</w:t>
      </w:r>
      <w:r w:rsidR="002E33A7">
        <w:rPr>
          <w:rFonts w:ascii="Arial" w:hAnsi="Arial" w:cs="Arial"/>
          <w:sz w:val="18"/>
          <w:szCs w:val="18"/>
        </w:rPr>
        <w:t>elki nie będzie dopuszczona do k</w:t>
      </w:r>
      <w:r w:rsidRPr="00B138F8">
        <w:rPr>
          <w:rFonts w:ascii="Arial" w:hAnsi="Arial" w:cs="Arial"/>
          <w:sz w:val="18"/>
          <w:szCs w:val="18"/>
        </w:rPr>
        <w:t>onkursu.</w:t>
      </w:r>
    </w:p>
    <w:p w14:paraId="3003192C" w14:textId="77777777" w:rsidR="002B62D9" w:rsidRPr="00B138F8" w:rsidRDefault="002B62D9" w:rsidP="002B62D9">
      <w:pPr>
        <w:rPr>
          <w:szCs w:val="20"/>
        </w:rPr>
      </w:pPr>
    </w:p>
    <w:p w14:paraId="01E9855E" w14:textId="77777777" w:rsidR="002B62D9" w:rsidRPr="00823867" w:rsidRDefault="002B62D9" w:rsidP="002B62D9">
      <w:pPr>
        <w:rPr>
          <w:i/>
          <w:iCs/>
          <w:szCs w:val="20"/>
        </w:rPr>
      </w:pPr>
    </w:p>
    <w:p w14:paraId="76AE10D8" w14:textId="77777777" w:rsidR="00071D5D" w:rsidRPr="00823867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i/>
          <w:iCs/>
          <w:color w:val="000000"/>
        </w:rPr>
      </w:pPr>
    </w:p>
    <w:p w14:paraId="2A2BF613" w14:textId="77777777" w:rsidR="00823867" w:rsidRDefault="0082386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i/>
          <w:iCs/>
          <w:color w:val="000000"/>
        </w:rPr>
      </w:pPr>
    </w:p>
    <w:p w14:paraId="5C65DD7C" w14:textId="77777777" w:rsidR="00823867" w:rsidRDefault="0082386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i/>
          <w:iCs/>
          <w:color w:val="000000"/>
        </w:rPr>
      </w:pPr>
    </w:p>
    <w:p w14:paraId="426A98A3" w14:textId="77777777" w:rsidR="00823867" w:rsidRDefault="0082386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i/>
          <w:iCs/>
          <w:color w:val="000000"/>
        </w:rPr>
      </w:pPr>
    </w:p>
    <w:p w14:paraId="3C22FD12" w14:textId="77777777" w:rsidR="00823867" w:rsidRDefault="0082386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i/>
          <w:iCs/>
          <w:color w:val="000000"/>
        </w:rPr>
      </w:pPr>
    </w:p>
    <w:p w14:paraId="414EFF46" w14:textId="77777777" w:rsidR="00823867" w:rsidRDefault="0082386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i/>
          <w:iCs/>
          <w:color w:val="000000"/>
        </w:rPr>
      </w:pPr>
    </w:p>
    <w:p w14:paraId="4385BD95" w14:textId="77777777" w:rsidR="00823867" w:rsidRDefault="0082386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i/>
          <w:iCs/>
          <w:color w:val="000000"/>
        </w:rPr>
      </w:pPr>
    </w:p>
    <w:p w14:paraId="7537227C" w14:textId="77777777" w:rsidR="00823867" w:rsidRPr="00823867" w:rsidRDefault="0082386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3E1752C2" w14:textId="77777777" w:rsidR="00823867" w:rsidRPr="00823867" w:rsidRDefault="0082386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0EC91EAE" w14:textId="25538231" w:rsidR="00071D5D" w:rsidRPr="00823867" w:rsidRDefault="0082386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823867">
        <w:rPr>
          <w:rFonts w:ascii="Arial" w:hAnsi="Arial" w:cs="Arial"/>
          <w:i/>
          <w:iCs/>
          <w:color w:val="000000"/>
          <w:sz w:val="22"/>
          <w:szCs w:val="22"/>
        </w:rPr>
        <w:t xml:space="preserve">* </w:t>
      </w:r>
      <w:r w:rsidRPr="00823867">
        <w:rPr>
          <w:rFonts w:ascii="Arial" w:hAnsi="Arial" w:cs="Arial"/>
          <w:i/>
          <w:iCs/>
          <w:color w:val="000000"/>
          <w:sz w:val="22"/>
          <w:szCs w:val="22"/>
        </w:rPr>
        <w:t>Wyrażam zgodę na przetwarzanie danych osobowych mojego dziecka w zakresie niezbędnym do udziału w konkursie „Eko-ozdoba choinkowa”, zgodnie z Regulaminem i obowiązującymi przepisami o ochronie danych osobowych (RODO).</w:t>
      </w:r>
    </w:p>
    <w:p w14:paraId="54AAB0E2" w14:textId="77777777" w:rsidR="00071D5D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14:paraId="41E85697" w14:textId="2E2D7F4E" w:rsidR="009A2F45" w:rsidRPr="007145D8" w:rsidRDefault="002B62D9" w:rsidP="009A2F45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color w:val="000000"/>
          <w:sz w:val="18"/>
          <w:szCs w:val="18"/>
        </w:rPr>
      </w:pPr>
      <w:r w:rsidRPr="007145D8">
        <w:rPr>
          <w:rFonts w:ascii="Arial" w:hAnsi="Arial" w:cs="Arial"/>
          <w:b/>
          <w:bCs/>
          <w:color w:val="000000"/>
          <w:sz w:val="18"/>
          <w:szCs w:val="18"/>
        </w:rPr>
        <w:t xml:space="preserve">Załącznik nr </w:t>
      </w:r>
      <w:r>
        <w:rPr>
          <w:rFonts w:ascii="Arial" w:hAnsi="Arial" w:cs="Arial"/>
          <w:b/>
          <w:bCs/>
          <w:color w:val="000000"/>
          <w:sz w:val="18"/>
          <w:szCs w:val="18"/>
        </w:rPr>
        <w:t>2</w:t>
      </w:r>
      <w:r w:rsidRPr="007145D8">
        <w:rPr>
          <w:rFonts w:ascii="Arial" w:hAnsi="Arial" w:cs="Arial"/>
          <w:bCs/>
          <w:color w:val="000000"/>
          <w:sz w:val="18"/>
          <w:szCs w:val="18"/>
        </w:rPr>
        <w:t xml:space="preserve"> do regulaminu </w:t>
      </w:r>
      <w:r w:rsidR="00B36FF6">
        <w:rPr>
          <w:rFonts w:ascii="Arial" w:hAnsi="Arial" w:cs="Arial"/>
          <w:bCs/>
          <w:color w:val="000000"/>
          <w:sz w:val="18"/>
          <w:szCs w:val="18"/>
        </w:rPr>
        <w:t>V</w:t>
      </w:r>
      <w:r w:rsidR="00054685">
        <w:rPr>
          <w:rFonts w:ascii="Arial" w:hAnsi="Arial" w:cs="Arial"/>
          <w:bCs/>
          <w:color w:val="000000"/>
          <w:sz w:val="18"/>
          <w:szCs w:val="18"/>
        </w:rPr>
        <w:t>II</w:t>
      </w:r>
      <w:r w:rsidR="003262EE">
        <w:rPr>
          <w:rFonts w:ascii="Arial" w:hAnsi="Arial" w:cs="Arial"/>
          <w:bCs/>
          <w:color w:val="000000"/>
          <w:sz w:val="18"/>
          <w:szCs w:val="18"/>
        </w:rPr>
        <w:t xml:space="preserve"> edycji</w:t>
      </w:r>
      <w:r w:rsidR="003262EE" w:rsidRPr="007145D8">
        <w:rPr>
          <w:rFonts w:ascii="Arial" w:hAnsi="Arial" w:cs="Arial"/>
          <w:bCs/>
          <w:color w:val="000000"/>
          <w:sz w:val="18"/>
          <w:szCs w:val="18"/>
        </w:rPr>
        <w:t xml:space="preserve"> konkursu</w:t>
      </w:r>
      <w:r w:rsidR="003262EE">
        <w:rPr>
          <w:rFonts w:ascii="Arial" w:hAnsi="Arial" w:cs="Arial"/>
          <w:bCs/>
          <w:color w:val="000000"/>
          <w:sz w:val="18"/>
          <w:szCs w:val="18"/>
        </w:rPr>
        <w:t xml:space="preserve"> pn.</w:t>
      </w:r>
      <w:r w:rsidR="003262EE" w:rsidRPr="007145D8">
        <w:rPr>
          <w:rFonts w:ascii="Arial" w:hAnsi="Arial" w:cs="Arial"/>
          <w:bCs/>
          <w:color w:val="000000"/>
          <w:sz w:val="18"/>
          <w:szCs w:val="18"/>
        </w:rPr>
        <w:t xml:space="preserve"> </w:t>
      </w:r>
    </w:p>
    <w:p w14:paraId="094EC3CA" w14:textId="77777777" w:rsidR="009A2F45" w:rsidRDefault="009A2F45" w:rsidP="009A2F45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t>„</w:t>
      </w:r>
      <w:r>
        <w:rPr>
          <w:rFonts w:ascii="Arial" w:hAnsi="Arial" w:cs="Arial"/>
          <w:bCs/>
          <w:i/>
          <w:iCs/>
          <w:color w:val="000000"/>
          <w:sz w:val="18"/>
          <w:szCs w:val="18"/>
        </w:rPr>
        <w:t>Eko-ozdoba choinkowa”</w:t>
      </w:r>
    </w:p>
    <w:p w14:paraId="2DB9C332" w14:textId="77777777" w:rsidR="002B62D9" w:rsidRPr="007145D8" w:rsidRDefault="002B62D9" w:rsidP="002B62D9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color w:val="000000"/>
          <w:sz w:val="18"/>
          <w:szCs w:val="18"/>
        </w:rPr>
      </w:pPr>
      <w:r w:rsidRPr="007145D8">
        <w:rPr>
          <w:rFonts w:ascii="Arial" w:hAnsi="Arial" w:cs="Arial"/>
          <w:bCs/>
          <w:color w:val="000000"/>
          <w:sz w:val="18"/>
          <w:szCs w:val="18"/>
        </w:rPr>
        <w:t xml:space="preserve"> </w:t>
      </w:r>
    </w:p>
    <w:p w14:paraId="7FD64515" w14:textId="77777777" w:rsidR="00071D5D" w:rsidRPr="007512C7" w:rsidRDefault="00071D5D" w:rsidP="002B62D9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7512C7">
        <w:rPr>
          <w:rFonts w:ascii="Arial" w:hAnsi="Arial" w:cs="Arial"/>
          <w:b/>
          <w:bCs/>
          <w:color w:val="000000"/>
          <w:sz w:val="20"/>
          <w:szCs w:val="20"/>
        </w:rPr>
        <w:t>Zgoda opiekuna prawnego</w:t>
      </w:r>
      <w:r w:rsidR="002B62D9" w:rsidRPr="007512C7">
        <w:rPr>
          <w:rFonts w:ascii="Arial" w:hAnsi="Arial" w:cs="Arial"/>
          <w:b/>
          <w:bCs/>
          <w:color w:val="000000"/>
          <w:sz w:val="20"/>
          <w:szCs w:val="20"/>
        </w:rPr>
        <w:t>/</w:t>
      </w:r>
      <w:r w:rsidRPr="007512C7">
        <w:rPr>
          <w:rFonts w:ascii="Arial" w:hAnsi="Arial" w:cs="Arial"/>
          <w:b/>
          <w:bCs/>
          <w:color w:val="000000"/>
          <w:sz w:val="20"/>
          <w:szCs w:val="20"/>
        </w:rPr>
        <w:t xml:space="preserve">rodzica </w:t>
      </w:r>
      <w:r w:rsidR="007512C7" w:rsidRPr="007512C7">
        <w:rPr>
          <w:rFonts w:ascii="Arial" w:hAnsi="Arial" w:cs="Arial"/>
          <w:b/>
          <w:bCs/>
          <w:color w:val="000000"/>
          <w:sz w:val="20"/>
          <w:szCs w:val="20"/>
        </w:rPr>
        <w:t>autora pracy</w:t>
      </w:r>
      <w:r w:rsidR="007512C7" w:rsidRPr="007512C7">
        <w:rPr>
          <w:rFonts w:ascii="Arial" w:hAnsi="Arial" w:cs="Arial"/>
          <w:b/>
          <w:bCs/>
          <w:color w:val="000000"/>
          <w:sz w:val="20"/>
          <w:szCs w:val="20"/>
        </w:rPr>
        <w:br/>
      </w:r>
      <w:r w:rsidRPr="007512C7">
        <w:rPr>
          <w:rFonts w:ascii="Arial" w:hAnsi="Arial" w:cs="Arial"/>
          <w:b/>
          <w:bCs/>
          <w:color w:val="000000"/>
          <w:sz w:val="20"/>
          <w:szCs w:val="20"/>
        </w:rPr>
        <w:t>na przetwarzanie i publikację danych</w:t>
      </w:r>
      <w:r w:rsidR="002B62D9" w:rsidRPr="007512C7">
        <w:rPr>
          <w:rFonts w:ascii="Arial" w:hAnsi="Arial" w:cs="Arial"/>
          <w:b/>
          <w:bCs/>
          <w:color w:val="000000"/>
          <w:sz w:val="20"/>
          <w:szCs w:val="20"/>
        </w:rPr>
        <w:t xml:space="preserve"> osobowych</w:t>
      </w:r>
      <w:r w:rsidR="008E3C72">
        <w:rPr>
          <w:rFonts w:ascii="Arial" w:hAnsi="Arial" w:cs="Arial"/>
          <w:b/>
          <w:bCs/>
          <w:color w:val="000000"/>
          <w:sz w:val="20"/>
          <w:szCs w:val="20"/>
        </w:rPr>
        <w:t xml:space="preserve"> oraz wizerunku</w:t>
      </w:r>
    </w:p>
    <w:p w14:paraId="5A2538A1" w14:textId="77777777" w:rsidR="002B62D9" w:rsidRPr="007512C7" w:rsidRDefault="002B62D9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F0FA85B" w14:textId="77777777" w:rsidR="002B62D9" w:rsidRPr="00451729" w:rsidRDefault="002B62D9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114646BB" w14:textId="0CBEC048" w:rsidR="008E3C72" w:rsidRDefault="00823867" w:rsidP="008E3C7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23867">
        <w:rPr>
          <w:rFonts w:ascii="Arial" w:hAnsi="Arial" w:cs="Arial"/>
          <w:color w:val="000000"/>
          <w:sz w:val="20"/>
          <w:szCs w:val="20"/>
        </w:rPr>
        <w:t>Wyrażam zgodę na przetwarzanie i publikację danych osobowych oraz wizerunku mojego dziecka w celach związanych z konkursem i promocją jego wyników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03CECC64" w14:textId="77777777" w:rsidR="00823867" w:rsidRPr="00451729" w:rsidRDefault="00823867" w:rsidP="008E3C7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224A20B4" w14:textId="1E83EB88" w:rsidR="00C161B2" w:rsidRPr="00823867" w:rsidRDefault="008E3C72" w:rsidP="0045172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E3C72">
        <w:rPr>
          <w:rFonts w:ascii="Arial" w:hAnsi="Arial" w:cs="Arial"/>
          <w:color w:val="000000"/>
          <w:sz w:val="20"/>
          <w:szCs w:val="20"/>
        </w:rPr>
        <w:t>Wyrażam</w:t>
      </w:r>
      <w:r w:rsidR="00451729">
        <w:rPr>
          <w:rFonts w:ascii="Arial" w:hAnsi="Arial" w:cs="Arial"/>
          <w:color w:val="000000"/>
          <w:sz w:val="20"/>
          <w:szCs w:val="20"/>
        </w:rPr>
        <w:t xml:space="preserve"> ponadto</w:t>
      </w:r>
      <w:r w:rsidRPr="008E3C72">
        <w:rPr>
          <w:rFonts w:ascii="Arial" w:hAnsi="Arial" w:cs="Arial"/>
          <w:color w:val="000000"/>
          <w:sz w:val="20"/>
          <w:szCs w:val="20"/>
        </w:rPr>
        <w:t xml:space="preserve"> zgodę na nieodpłatne, wielokrotne</w:t>
      </w:r>
      <w:r w:rsidR="00451729">
        <w:rPr>
          <w:rFonts w:ascii="Arial" w:hAnsi="Arial" w:cs="Arial"/>
          <w:color w:val="000000"/>
          <w:sz w:val="20"/>
          <w:szCs w:val="20"/>
        </w:rPr>
        <w:t xml:space="preserve"> utrwalanie i rozpowszechnianie wizerunku .................................................................</w:t>
      </w:r>
      <w:r w:rsidR="00823867">
        <w:rPr>
          <w:rFonts w:ascii="Arial" w:hAnsi="Arial" w:cs="Arial"/>
          <w:color w:val="000000"/>
          <w:sz w:val="20"/>
          <w:szCs w:val="20"/>
        </w:rPr>
        <w:t xml:space="preserve"> </w:t>
      </w:r>
      <w:r w:rsidR="00823867">
        <w:rPr>
          <w:rFonts w:ascii="Arial" w:hAnsi="Arial" w:cs="Arial"/>
          <w:color w:val="000000"/>
          <w:sz w:val="18"/>
          <w:szCs w:val="18"/>
        </w:rPr>
        <w:t>(</w:t>
      </w:r>
      <w:r w:rsidR="00823867" w:rsidRPr="007E0B79">
        <w:rPr>
          <w:rFonts w:ascii="Arial" w:hAnsi="Arial" w:cs="Arial"/>
          <w:color w:val="000000"/>
          <w:sz w:val="18"/>
          <w:szCs w:val="18"/>
        </w:rPr>
        <w:t>imię i nazwisko autora pracy)</w:t>
      </w:r>
      <w:r w:rsidR="00823867">
        <w:rPr>
          <w:rFonts w:ascii="Arial" w:hAnsi="Arial" w:cs="Arial"/>
          <w:color w:val="000000"/>
          <w:sz w:val="18"/>
          <w:szCs w:val="18"/>
        </w:rPr>
        <w:t xml:space="preserve"> </w:t>
      </w:r>
      <w:r w:rsidR="005F3639">
        <w:rPr>
          <w:rFonts w:ascii="Arial" w:hAnsi="Arial" w:cs="Arial"/>
          <w:color w:val="000000"/>
          <w:sz w:val="20"/>
          <w:szCs w:val="20"/>
        </w:rPr>
        <w:t xml:space="preserve">przez </w:t>
      </w:r>
      <w:r w:rsidR="00C161B2">
        <w:rPr>
          <w:rFonts w:ascii="Arial" w:hAnsi="Arial" w:cs="Arial"/>
          <w:color w:val="000000"/>
          <w:sz w:val="20"/>
          <w:szCs w:val="20"/>
        </w:rPr>
        <w:t>o</w:t>
      </w:r>
      <w:r w:rsidR="00C161B2" w:rsidRPr="008E3C72">
        <w:rPr>
          <w:rFonts w:ascii="Arial" w:hAnsi="Arial" w:cs="Arial"/>
          <w:color w:val="000000"/>
          <w:sz w:val="20"/>
          <w:szCs w:val="20"/>
        </w:rPr>
        <w:t>rganizatora</w:t>
      </w:r>
      <w:r w:rsidRPr="008E3C72">
        <w:rPr>
          <w:rFonts w:ascii="Arial" w:hAnsi="Arial" w:cs="Arial"/>
          <w:sz w:val="20"/>
          <w:szCs w:val="20"/>
        </w:rPr>
        <w:t xml:space="preserve"> jako administratora </w:t>
      </w:r>
      <w:r w:rsidR="00823867" w:rsidRPr="00823867">
        <w:rPr>
          <w:rFonts w:ascii="Arial" w:hAnsi="Arial" w:cs="Arial"/>
          <w:sz w:val="20"/>
          <w:szCs w:val="20"/>
        </w:rPr>
        <w:t>w ramach działań promocyjnych i organizacyjnych konkursu</w:t>
      </w:r>
      <w:r w:rsidR="00823867">
        <w:rPr>
          <w:rFonts w:ascii="Arial" w:hAnsi="Arial" w:cs="Arial"/>
          <w:sz w:val="20"/>
          <w:szCs w:val="20"/>
        </w:rPr>
        <w:t>.</w:t>
      </w:r>
    </w:p>
    <w:p w14:paraId="11573A4F" w14:textId="77777777" w:rsidR="00C161B2" w:rsidRDefault="00C161B2" w:rsidP="0045172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01DE6CB" w14:textId="77777777" w:rsidR="00071D5D" w:rsidRPr="002B62D9" w:rsidRDefault="00071D5D" w:rsidP="002B62D9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color w:val="000000"/>
          <w:sz w:val="22"/>
          <w:szCs w:val="22"/>
        </w:rPr>
      </w:pPr>
      <w:r w:rsidRPr="002B62D9">
        <w:rPr>
          <w:rFonts w:ascii="Arial" w:hAnsi="Arial" w:cs="Arial"/>
          <w:color w:val="000000"/>
          <w:sz w:val="22"/>
          <w:szCs w:val="22"/>
        </w:rPr>
        <w:t>...............</w:t>
      </w:r>
      <w:r w:rsidR="007512C7">
        <w:rPr>
          <w:rFonts w:ascii="Arial" w:hAnsi="Arial" w:cs="Arial"/>
          <w:color w:val="000000"/>
          <w:sz w:val="22"/>
          <w:szCs w:val="22"/>
        </w:rPr>
        <w:t>...........</w:t>
      </w:r>
      <w:r w:rsidRPr="002B62D9">
        <w:rPr>
          <w:rFonts w:ascii="Arial" w:hAnsi="Arial" w:cs="Arial"/>
          <w:color w:val="000000"/>
          <w:sz w:val="22"/>
          <w:szCs w:val="22"/>
        </w:rPr>
        <w:t>...........................................................</w:t>
      </w:r>
    </w:p>
    <w:p w14:paraId="462BDBFA" w14:textId="77777777" w:rsidR="00071D5D" w:rsidRDefault="00071D5D" w:rsidP="002B62D9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i/>
          <w:iCs/>
          <w:color w:val="000000"/>
          <w:sz w:val="18"/>
          <w:szCs w:val="18"/>
        </w:rPr>
      </w:pPr>
      <w:r w:rsidRPr="002B62D9">
        <w:rPr>
          <w:rFonts w:ascii="Arial" w:hAnsi="Arial" w:cs="Arial"/>
          <w:i/>
          <w:iCs/>
          <w:color w:val="000000"/>
          <w:sz w:val="18"/>
          <w:szCs w:val="18"/>
        </w:rPr>
        <w:t>(data i czytelny podpis opiekuna prawnego</w:t>
      </w:r>
      <w:r w:rsidR="002B62D9" w:rsidRPr="002B62D9">
        <w:rPr>
          <w:rFonts w:ascii="Arial" w:hAnsi="Arial" w:cs="Arial"/>
          <w:i/>
          <w:iCs/>
          <w:color w:val="000000"/>
          <w:sz w:val="18"/>
          <w:szCs w:val="18"/>
        </w:rPr>
        <w:t>/</w:t>
      </w:r>
      <w:r w:rsidRPr="002B62D9">
        <w:rPr>
          <w:rFonts w:ascii="Arial" w:hAnsi="Arial" w:cs="Arial"/>
          <w:i/>
          <w:iCs/>
          <w:color w:val="000000"/>
          <w:sz w:val="18"/>
          <w:szCs w:val="18"/>
        </w:rPr>
        <w:t>rodzica</w:t>
      </w:r>
      <w:r w:rsidR="007512C7">
        <w:rPr>
          <w:rFonts w:ascii="Arial" w:hAnsi="Arial" w:cs="Arial"/>
          <w:i/>
          <w:iCs/>
          <w:color w:val="000000"/>
          <w:sz w:val="18"/>
          <w:szCs w:val="18"/>
        </w:rPr>
        <w:t xml:space="preserve"> autora pracy</w:t>
      </w:r>
      <w:r w:rsidRPr="002B62D9">
        <w:rPr>
          <w:rFonts w:ascii="Arial" w:hAnsi="Arial" w:cs="Arial"/>
          <w:i/>
          <w:iCs/>
          <w:color w:val="000000"/>
          <w:sz w:val="18"/>
          <w:szCs w:val="18"/>
        </w:rPr>
        <w:t>)</w:t>
      </w:r>
    </w:p>
    <w:p w14:paraId="1E1FD3D8" w14:textId="77777777" w:rsidR="00823867" w:rsidRDefault="00823867" w:rsidP="002B62D9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427D182D" w14:textId="77777777" w:rsidR="00823867" w:rsidRDefault="00823867" w:rsidP="002B62D9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BA2E4C2" w14:textId="77777777" w:rsidR="002B62D9" w:rsidRPr="002B62D9" w:rsidRDefault="002B62D9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Cs/>
          <w:color w:val="000000"/>
        </w:rPr>
      </w:pPr>
      <w:r w:rsidRPr="002B62D9">
        <w:rPr>
          <w:rFonts w:ascii="Arial" w:hAnsi="Arial" w:cs="Arial"/>
          <w:bCs/>
          <w:color w:val="000000"/>
        </w:rPr>
        <w:t>___________________</w:t>
      </w:r>
      <w:r>
        <w:rPr>
          <w:rFonts w:ascii="Arial" w:hAnsi="Arial" w:cs="Arial"/>
          <w:bCs/>
          <w:color w:val="000000"/>
        </w:rPr>
        <w:t>__________________________________</w:t>
      </w:r>
      <w:r w:rsidR="007512C7">
        <w:rPr>
          <w:rFonts w:ascii="Arial" w:hAnsi="Arial" w:cs="Arial"/>
          <w:bCs/>
          <w:color w:val="000000"/>
        </w:rPr>
        <w:t>_</w:t>
      </w:r>
      <w:r>
        <w:rPr>
          <w:rFonts w:ascii="Arial" w:hAnsi="Arial" w:cs="Arial"/>
          <w:bCs/>
          <w:color w:val="000000"/>
        </w:rPr>
        <w:t>___________</w:t>
      </w:r>
      <w:r w:rsidRPr="002B62D9">
        <w:rPr>
          <w:rFonts w:ascii="Arial" w:hAnsi="Arial" w:cs="Arial"/>
          <w:bCs/>
          <w:color w:val="000000"/>
        </w:rPr>
        <w:t>_____</w:t>
      </w:r>
    </w:p>
    <w:p w14:paraId="583018FD" w14:textId="77777777" w:rsidR="00823867" w:rsidRDefault="00823867" w:rsidP="009A2F45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32E9F45" w14:textId="76593AC2" w:rsidR="009A2F45" w:rsidRPr="007145D8" w:rsidRDefault="002B62D9" w:rsidP="009A2F45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color w:val="000000"/>
          <w:sz w:val="18"/>
          <w:szCs w:val="18"/>
        </w:rPr>
      </w:pPr>
      <w:r w:rsidRPr="007145D8">
        <w:rPr>
          <w:rFonts w:ascii="Arial" w:hAnsi="Arial" w:cs="Arial"/>
          <w:b/>
          <w:bCs/>
          <w:color w:val="000000"/>
          <w:sz w:val="18"/>
          <w:szCs w:val="18"/>
        </w:rPr>
        <w:t xml:space="preserve">Załącznik nr </w:t>
      </w:r>
      <w:r>
        <w:rPr>
          <w:rFonts w:ascii="Arial" w:hAnsi="Arial" w:cs="Arial"/>
          <w:b/>
          <w:bCs/>
          <w:color w:val="000000"/>
          <w:sz w:val="18"/>
          <w:szCs w:val="18"/>
        </w:rPr>
        <w:t>3</w:t>
      </w:r>
      <w:r w:rsidRPr="007145D8">
        <w:rPr>
          <w:rFonts w:ascii="Arial" w:hAnsi="Arial" w:cs="Arial"/>
          <w:bCs/>
          <w:color w:val="000000"/>
          <w:sz w:val="18"/>
          <w:szCs w:val="18"/>
        </w:rPr>
        <w:t xml:space="preserve"> do regulaminu </w:t>
      </w:r>
      <w:r w:rsidR="00B36FF6">
        <w:rPr>
          <w:rFonts w:ascii="Arial" w:hAnsi="Arial" w:cs="Arial"/>
          <w:bCs/>
          <w:color w:val="000000"/>
          <w:sz w:val="18"/>
          <w:szCs w:val="18"/>
        </w:rPr>
        <w:t>V</w:t>
      </w:r>
      <w:r w:rsidR="00054685">
        <w:rPr>
          <w:rFonts w:ascii="Arial" w:hAnsi="Arial" w:cs="Arial"/>
          <w:bCs/>
          <w:color w:val="000000"/>
          <w:sz w:val="18"/>
          <w:szCs w:val="18"/>
        </w:rPr>
        <w:t>II</w:t>
      </w:r>
      <w:r w:rsidR="003262EE">
        <w:rPr>
          <w:rFonts w:ascii="Arial" w:hAnsi="Arial" w:cs="Arial"/>
          <w:bCs/>
          <w:color w:val="000000"/>
          <w:sz w:val="18"/>
          <w:szCs w:val="18"/>
        </w:rPr>
        <w:t xml:space="preserve"> edycji</w:t>
      </w:r>
      <w:r w:rsidR="003262EE" w:rsidRPr="007145D8">
        <w:rPr>
          <w:rFonts w:ascii="Arial" w:hAnsi="Arial" w:cs="Arial"/>
          <w:bCs/>
          <w:color w:val="000000"/>
          <w:sz w:val="18"/>
          <w:szCs w:val="18"/>
        </w:rPr>
        <w:t xml:space="preserve"> konkursu</w:t>
      </w:r>
      <w:r w:rsidR="003262EE">
        <w:rPr>
          <w:rFonts w:ascii="Arial" w:hAnsi="Arial" w:cs="Arial"/>
          <w:bCs/>
          <w:color w:val="000000"/>
          <w:sz w:val="18"/>
          <w:szCs w:val="18"/>
        </w:rPr>
        <w:t xml:space="preserve"> pn.</w:t>
      </w:r>
    </w:p>
    <w:p w14:paraId="3EA10E21" w14:textId="77777777" w:rsidR="009A2F45" w:rsidRDefault="009A2F45" w:rsidP="009A2F45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t>„</w:t>
      </w:r>
      <w:r>
        <w:rPr>
          <w:rFonts w:ascii="Arial" w:hAnsi="Arial" w:cs="Arial"/>
          <w:bCs/>
          <w:i/>
          <w:iCs/>
          <w:color w:val="000000"/>
          <w:sz w:val="18"/>
          <w:szCs w:val="18"/>
        </w:rPr>
        <w:t>Eko-ozdoba choinkowa”</w:t>
      </w:r>
    </w:p>
    <w:p w14:paraId="386CE61A" w14:textId="77777777" w:rsidR="007512C7" w:rsidRPr="007512C7" w:rsidRDefault="00071D5D" w:rsidP="007512C7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7512C7">
        <w:rPr>
          <w:rFonts w:ascii="Arial" w:hAnsi="Arial" w:cs="Arial"/>
          <w:b/>
          <w:bCs/>
          <w:color w:val="000000"/>
          <w:sz w:val="20"/>
          <w:szCs w:val="20"/>
        </w:rPr>
        <w:t>Zgoda opiekuna prawnego</w:t>
      </w:r>
      <w:r w:rsidR="002B62D9" w:rsidRPr="007512C7">
        <w:rPr>
          <w:rFonts w:ascii="Arial" w:hAnsi="Arial" w:cs="Arial"/>
          <w:b/>
          <w:bCs/>
          <w:color w:val="000000"/>
          <w:sz w:val="20"/>
          <w:szCs w:val="20"/>
        </w:rPr>
        <w:t>/</w:t>
      </w:r>
      <w:r w:rsidRPr="007512C7">
        <w:rPr>
          <w:rFonts w:ascii="Arial" w:hAnsi="Arial" w:cs="Arial"/>
          <w:b/>
          <w:bCs/>
          <w:color w:val="000000"/>
          <w:sz w:val="20"/>
          <w:szCs w:val="20"/>
        </w:rPr>
        <w:t>rodzica autora pracy na udział w konkursie</w:t>
      </w:r>
      <w:r w:rsidR="007512C7" w:rsidRPr="007512C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7512C7" w:rsidRPr="007512C7">
        <w:rPr>
          <w:rFonts w:ascii="Arial" w:hAnsi="Arial" w:cs="Arial"/>
          <w:b/>
          <w:bCs/>
          <w:color w:val="000000"/>
          <w:sz w:val="20"/>
          <w:szCs w:val="20"/>
        </w:rPr>
        <w:br/>
        <w:t>i rozpowszechnianie przesłanej pracy</w:t>
      </w:r>
    </w:p>
    <w:p w14:paraId="44C43A41" w14:textId="77777777" w:rsidR="002B62D9" w:rsidRPr="007512C7" w:rsidRDefault="002B62D9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3D73285" w14:textId="2F187D6B" w:rsidR="00071D5D" w:rsidRPr="00823867" w:rsidRDefault="00071D5D" w:rsidP="00823867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7512C7">
        <w:rPr>
          <w:rFonts w:ascii="Arial" w:hAnsi="Arial" w:cs="Arial"/>
          <w:color w:val="000000"/>
          <w:sz w:val="20"/>
          <w:szCs w:val="20"/>
        </w:rPr>
        <w:t>Wyrażam zgodę na udział ....................................................</w:t>
      </w:r>
      <w:r w:rsidR="007E0B79">
        <w:rPr>
          <w:rFonts w:ascii="Arial" w:hAnsi="Arial" w:cs="Arial"/>
          <w:color w:val="000000"/>
          <w:sz w:val="20"/>
          <w:szCs w:val="20"/>
        </w:rPr>
        <w:t>..................</w:t>
      </w:r>
      <w:r w:rsidRPr="007512C7">
        <w:rPr>
          <w:rFonts w:ascii="Arial" w:hAnsi="Arial" w:cs="Arial"/>
          <w:color w:val="000000"/>
          <w:sz w:val="20"/>
          <w:szCs w:val="20"/>
        </w:rPr>
        <w:t>.</w:t>
      </w:r>
      <w:r w:rsidR="002E33A7">
        <w:rPr>
          <w:rFonts w:ascii="Arial" w:hAnsi="Arial" w:cs="Arial"/>
          <w:color w:val="000000"/>
          <w:sz w:val="20"/>
          <w:szCs w:val="20"/>
        </w:rPr>
        <w:t xml:space="preserve">.............................. </w:t>
      </w:r>
      <w:r w:rsidRPr="007512C7">
        <w:rPr>
          <w:rFonts w:ascii="Arial" w:hAnsi="Arial" w:cs="Arial"/>
          <w:color w:val="000000"/>
          <w:sz w:val="20"/>
          <w:szCs w:val="20"/>
        </w:rPr>
        <w:t xml:space="preserve"> </w:t>
      </w:r>
      <w:r w:rsidR="00823867" w:rsidRPr="007E0B79">
        <w:rPr>
          <w:rFonts w:ascii="Arial" w:hAnsi="Arial" w:cs="Arial"/>
          <w:color w:val="000000"/>
          <w:sz w:val="18"/>
          <w:szCs w:val="18"/>
        </w:rPr>
        <w:t>(imię i nazwisko autora pracy)</w:t>
      </w:r>
      <w:r w:rsidR="00823867">
        <w:rPr>
          <w:rFonts w:ascii="Arial" w:hAnsi="Arial" w:cs="Arial"/>
          <w:color w:val="000000"/>
          <w:sz w:val="18"/>
          <w:szCs w:val="18"/>
        </w:rPr>
        <w:t xml:space="preserve"> </w:t>
      </w:r>
      <w:r w:rsidR="00823867" w:rsidRPr="00823867">
        <w:rPr>
          <w:rFonts w:ascii="Arial" w:hAnsi="Arial" w:cs="Arial"/>
          <w:color w:val="000000"/>
          <w:sz w:val="20"/>
          <w:szCs w:val="20"/>
        </w:rPr>
        <w:t>w konkursie organizowanym przez Urząd Miejski w Złotoryi oraz na nieodpłatne wykorzystanie przesłanej pracy w działaniach promocyjnych organizatora.</w:t>
      </w:r>
    </w:p>
    <w:p w14:paraId="51BA16B8" w14:textId="77777777" w:rsidR="007512C7" w:rsidRDefault="007512C7" w:rsidP="007512C7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14:paraId="6B067B17" w14:textId="77777777" w:rsidR="00071D5D" w:rsidRPr="007512C7" w:rsidRDefault="00071D5D" w:rsidP="007512C7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color w:val="000000"/>
          <w:sz w:val="22"/>
          <w:szCs w:val="22"/>
        </w:rPr>
      </w:pPr>
      <w:r w:rsidRPr="007512C7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</w:t>
      </w:r>
    </w:p>
    <w:p w14:paraId="72AD10EC" w14:textId="77777777" w:rsidR="00071D5D" w:rsidRPr="007512C7" w:rsidRDefault="00071D5D" w:rsidP="007512C7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i/>
          <w:iCs/>
          <w:color w:val="000000"/>
          <w:sz w:val="18"/>
          <w:szCs w:val="18"/>
        </w:rPr>
      </w:pPr>
      <w:r w:rsidRPr="007512C7">
        <w:rPr>
          <w:rFonts w:ascii="Arial" w:hAnsi="Arial" w:cs="Arial"/>
          <w:i/>
          <w:iCs/>
          <w:color w:val="000000"/>
          <w:sz w:val="18"/>
          <w:szCs w:val="18"/>
        </w:rPr>
        <w:t>(data i cz</w:t>
      </w:r>
      <w:r w:rsidR="007512C7">
        <w:rPr>
          <w:rFonts w:ascii="Arial" w:hAnsi="Arial" w:cs="Arial"/>
          <w:i/>
          <w:iCs/>
          <w:color w:val="000000"/>
          <w:sz w:val="18"/>
          <w:szCs w:val="18"/>
        </w:rPr>
        <w:t>ytelny podpis opiekuna prawnego/rodzica</w:t>
      </w:r>
      <w:r w:rsidRPr="007512C7">
        <w:rPr>
          <w:rFonts w:ascii="Arial" w:hAnsi="Arial" w:cs="Arial"/>
          <w:i/>
          <w:iCs/>
          <w:color w:val="000000"/>
          <w:sz w:val="18"/>
          <w:szCs w:val="18"/>
        </w:rPr>
        <w:t xml:space="preserve"> autora pracy)</w:t>
      </w:r>
    </w:p>
    <w:p w14:paraId="746F1967" w14:textId="77777777" w:rsidR="007512C7" w:rsidRPr="007512C7" w:rsidRDefault="007512C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___________________________________________</w:t>
      </w:r>
      <w:r w:rsidR="00451729">
        <w:rPr>
          <w:rFonts w:ascii="Arial" w:hAnsi="Arial" w:cs="Arial"/>
          <w:bCs/>
          <w:color w:val="000000"/>
        </w:rPr>
        <w:t>__</w:t>
      </w:r>
      <w:r>
        <w:rPr>
          <w:rFonts w:ascii="Arial" w:hAnsi="Arial" w:cs="Arial"/>
          <w:bCs/>
          <w:color w:val="000000"/>
        </w:rPr>
        <w:t>_________________________</w:t>
      </w:r>
    </w:p>
    <w:p w14:paraId="41C0AFB8" w14:textId="77777777" w:rsidR="00823867" w:rsidRDefault="00823867" w:rsidP="009A2F45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52E855E" w14:textId="0A7B92F0" w:rsidR="009A2F45" w:rsidRPr="007145D8" w:rsidRDefault="007512C7" w:rsidP="009A2F45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color w:val="000000"/>
          <w:sz w:val="18"/>
          <w:szCs w:val="18"/>
        </w:rPr>
      </w:pPr>
      <w:r w:rsidRPr="007145D8">
        <w:rPr>
          <w:rFonts w:ascii="Arial" w:hAnsi="Arial" w:cs="Arial"/>
          <w:b/>
          <w:bCs/>
          <w:color w:val="000000"/>
          <w:sz w:val="18"/>
          <w:szCs w:val="18"/>
        </w:rPr>
        <w:t xml:space="preserve">Załącznik nr </w:t>
      </w:r>
      <w:r>
        <w:rPr>
          <w:rFonts w:ascii="Arial" w:hAnsi="Arial" w:cs="Arial"/>
          <w:b/>
          <w:bCs/>
          <w:color w:val="000000"/>
          <w:sz w:val="18"/>
          <w:szCs w:val="18"/>
        </w:rPr>
        <w:t>4</w:t>
      </w:r>
      <w:r w:rsidRPr="007145D8">
        <w:rPr>
          <w:rFonts w:ascii="Arial" w:hAnsi="Arial" w:cs="Arial"/>
          <w:bCs/>
          <w:color w:val="000000"/>
          <w:sz w:val="18"/>
          <w:szCs w:val="18"/>
        </w:rPr>
        <w:t xml:space="preserve"> do regulaminu </w:t>
      </w:r>
      <w:r w:rsidR="00B36FF6">
        <w:rPr>
          <w:rFonts w:ascii="Arial" w:hAnsi="Arial" w:cs="Arial"/>
          <w:bCs/>
          <w:color w:val="000000"/>
          <w:sz w:val="18"/>
          <w:szCs w:val="18"/>
        </w:rPr>
        <w:t>V</w:t>
      </w:r>
      <w:r w:rsidR="00823867">
        <w:rPr>
          <w:rFonts w:ascii="Arial" w:hAnsi="Arial" w:cs="Arial"/>
          <w:bCs/>
          <w:color w:val="000000"/>
          <w:sz w:val="18"/>
          <w:szCs w:val="18"/>
        </w:rPr>
        <w:t>II</w:t>
      </w:r>
      <w:r w:rsidR="009D2F55">
        <w:rPr>
          <w:rFonts w:ascii="Arial" w:hAnsi="Arial" w:cs="Arial"/>
          <w:bCs/>
          <w:color w:val="000000"/>
          <w:sz w:val="18"/>
          <w:szCs w:val="18"/>
        </w:rPr>
        <w:t xml:space="preserve"> edycji</w:t>
      </w:r>
      <w:r w:rsidR="009D2F55" w:rsidRPr="007145D8">
        <w:rPr>
          <w:rFonts w:ascii="Arial" w:hAnsi="Arial" w:cs="Arial"/>
          <w:bCs/>
          <w:color w:val="000000"/>
          <w:sz w:val="18"/>
          <w:szCs w:val="18"/>
        </w:rPr>
        <w:t xml:space="preserve"> konkursu</w:t>
      </w:r>
      <w:r w:rsidR="009D2F55">
        <w:rPr>
          <w:rFonts w:ascii="Arial" w:hAnsi="Arial" w:cs="Arial"/>
          <w:bCs/>
          <w:color w:val="000000"/>
          <w:sz w:val="18"/>
          <w:szCs w:val="18"/>
        </w:rPr>
        <w:t xml:space="preserve"> pn.</w:t>
      </w:r>
    </w:p>
    <w:p w14:paraId="44BF5837" w14:textId="77777777" w:rsidR="009A2F45" w:rsidRDefault="009A2F45" w:rsidP="009A2F45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t>„</w:t>
      </w:r>
      <w:r>
        <w:rPr>
          <w:rFonts w:ascii="Arial" w:hAnsi="Arial" w:cs="Arial"/>
          <w:bCs/>
          <w:i/>
          <w:iCs/>
          <w:color w:val="000000"/>
          <w:sz w:val="18"/>
          <w:szCs w:val="18"/>
        </w:rPr>
        <w:t>Eko-ozdoba choinkowa”</w:t>
      </w:r>
    </w:p>
    <w:p w14:paraId="7BA8137D" w14:textId="77777777" w:rsidR="007512C7" w:rsidRDefault="007512C7" w:rsidP="009A2F45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</w:p>
    <w:p w14:paraId="7A00969F" w14:textId="77777777" w:rsidR="007512C7" w:rsidRDefault="007512C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14:paraId="039F477A" w14:textId="77777777" w:rsidR="00071D5D" w:rsidRDefault="00071D5D" w:rsidP="007512C7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7512C7">
        <w:rPr>
          <w:rFonts w:ascii="Arial" w:hAnsi="Arial" w:cs="Arial"/>
          <w:b/>
          <w:bCs/>
          <w:color w:val="000000"/>
          <w:sz w:val="20"/>
          <w:szCs w:val="20"/>
        </w:rPr>
        <w:t>Oświadczenie o zapoznaniu się z regulaminem konkursu</w:t>
      </w:r>
    </w:p>
    <w:p w14:paraId="1085D496" w14:textId="77777777" w:rsidR="007512C7" w:rsidRPr="007512C7" w:rsidRDefault="007512C7" w:rsidP="007512C7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93939FB" w14:textId="77777777" w:rsidR="00071D5D" w:rsidRDefault="00071D5D" w:rsidP="007512C7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512C7">
        <w:rPr>
          <w:rFonts w:ascii="Arial" w:hAnsi="Arial" w:cs="Arial"/>
          <w:color w:val="000000"/>
          <w:sz w:val="20"/>
          <w:szCs w:val="20"/>
        </w:rPr>
        <w:t xml:space="preserve">Oświadczam, że zapoznałem/am się z regulaminem konkursu </w:t>
      </w:r>
      <w:r w:rsidR="00E120B7" w:rsidRPr="007512C7">
        <w:rPr>
          <w:rFonts w:ascii="Arial" w:hAnsi="Arial" w:cs="Arial"/>
          <w:color w:val="000000"/>
          <w:sz w:val="20"/>
          <w:szCs w:val="20"/>
        </w:rPr>
        <w:t>organizowanego</w:t>
      </w:r>
      <w:r w:rsidR="007512C7">
        <w:rPr>
          <w:rFonts w:ascii="Arial" w:hAnsi="Arial" w:cs="Arial"/>
          <w:color w:val="000000"/>
          <w:sz w:val="20"/>
          <w:szCs w:val="20"/>
        </w:rPr>
        <w:t xml:space="preserve"> przez </w:t>
      </w:r>
      <w:r w:rsidR="00E120B7">
        <w:rPr>
          <w:rFonts w:ascii="Arial" w:hAnsi="Arial" w:cs="Arial"/>
          <w:color w:val="000000"/>
          <w:sz w:val="20"/>
          <w:szCs w:val="20"/>
        </w:rPr>
        <w:br/>
      </w:r>
      <w:r w:rsidR="007512C7" w:rsidRPr="007512C7">
        <w:rPr>
          <w:rFonts w:ascii="Arial" w:hAnsi="Arial" w:cs="Arial"/>
          <w:color w:val="000000"/>
          <w:sz w:val="20"/>
          <w:szCs w:val="20"/>
        </w:rPr>
        <w:t xml:space="preserve">Urząd Miejski w Złotoryi </w:t>
      </w:r>
      <w:r w:rsidRPr="007512C7">
        <w:rPr>
          <w:rFonts w:ascii="Arial" w:hAnsi="Arial" w:cs="Arial"/>
          <w:color w:val="000000"/>
          <w:sz w:val="20"/>
          <w:szCs w:val="20"/>
        </w:rPr>
        <w:t>oraz akceptuję jego warunki.</w:t>
      </w:r>
    </w:p>
    <w:p w14:paraId="23725AEE" w14:textId="77777777" w:rsidR="00071D5D" w:rsidRPr="007512C7" w:rsidRDefault="00071D5D" w:rsidP="007512C7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color w:val="000000"/>
          <w:sz w:val="18"/>
          <w:szCs w:val="18"/>
        </w:rPr>
      </w:pPr>
      <w:r w:rsidRPr="007512C7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..............................................................................................................</w:t>
      </w:r>
    </w:p>
    <w:p w14:paraId="751722F7" w14:textId="77777777" w:rsidR="00071D5D" w:rsidRDefault="00071D5D" w:rsidP="007512C7">
      <w:pPr>
        <w:spacing w:line="312" w:lineRule="auto"/>
        <w:jc w:val="right"/>
        <w:rPr>
          <w:rFonts w:ascii="Arial" w:hAnsi="Arial" w:cs="Arial"/>
          <w:i/>
          <w:iCs/>
          <w:color w:val="000000"/>
          <w:sz w:val="18"/>
          <w:szCs w:val="18"/>
        </w:rPr>
      </w:pPr>
      <w:r w:rsidRPr="007512C7">
        <w:rPr>
          <w:rFonts w:ascii="Arial" w:hAnsi="Arial" w:cs="Arial"/>
          <w:i/>
          <w:iCs/>
          <w:color w:val="000000"/>
          <w:sz w:val="18"/>
          <w:szCs w:val="18"/>
        </w:rPr>
        <w:t>(data i czytelny podpis opiekuna prawnego</w:t>
      </w:r>
      <w:r w:rsidR="007512C7">
        <w:rPr>
          <w:rFonts w:ascii="Arial" w:hAnsi="Arial" w:cs="Arial"/>
          <w:i/>
          <w:iCs/>
          <w:color w:val="000000"/>
          <w:sz w:val="18"/>
          <w:szCs w:val="18"/>
        </w:rPr>
        <w:t>/rodzica</w:t>
      </w:r>
      <w:r w:rsidRPr="007512C7">
        <w:rPr>
          <w:rFonts w:ascii="Arial" w:hAnsi="Arial" w:cs="Arial"/>
          <w:i/>
          <w:iCs/>
          <w:color w:val="000000"/>
          <w:sz w:val="18"/>
          <w:szCs w:val="18"/>
        </w:rPr>
        <w:t xml:space="preserve"> autora pracy)</w:t>
      </w:r>
    </w:p>
    <w:p w14:paraId="0CF1E611" w14:textId="77777777" w:rsidR="00823867" w:rsidRPr="00823867" w:rsidRDefault="00823867" w:rsidP="007512C7">
      <w:pPr>
        <w:spacing w:line="312" w:lineRule="auto"/>
        <w:jc w:val="right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0CA8BE26" w14:textId="5D59DDB5" w:rsidR="00823867" w:rsidRPr="00823867" w:rsidRDefault="00823867" w:rsidP="00823867">
      <w:pPr>
        <w:spacing w:line="312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823867">
        <w:rPr>
          <w:rFonts w:ascii="Arial" w:hAnsi="Arial" w:cs="Arial"/>
          <w:i/>
          <w:iCs/>
          <w:sz w:val="18"/>
          <w:szCs w:val="18"/>
        </w:rPr>
        <w:t>Oświadczam, że zapoznałem/am się z regulaminem konkursu oraz wyrażam zgodę na przetwarzanie danych osobowych mojego dziecka w zakresie niezbędnym do udziału w konkursie</w:t>
      </w:r>
      <w:r>
        <w:rPr>
          <w:rFonts w:ascii="Arial" w:hAnsi="Arial" w:cs="Arial"/>
          <w:i/>
          <w:iCs/>
          <w:sz w:val="18"/>
          <w:szCs w:val="18"/>
        </w:rPr>
        <w:t>.</w:t>
      </w:r>
    </w:p>
    <w:sectPr w:rsidR="00823867" w:rsidRPr="00823867" w:rsidSect="00037849">
      <w:footerReference w:type="even" r:id="rId8"/>
      <w:footerReference w:type="default" r:id="rId9"/>
      <w:pgSz w:w="11906" w:h="16838"/>
      <w:pgMar w:top="719" w:right="1106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455C7" w14:textId="77777777" w:rsidR="001E4EE3" w:rsidRDefault="001E4EE3">
      <w:r>
        <w:separator/>
      </w:r>
    </w:p>
  </w:endnote>
  <w:endnote w:type="continuationSeparator" w:id="0">
    <w:p w14:paraId="195E147C" w14:textId="77777777" w:rsidR="001E4EE3" w:rsidRDefault="001E4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23D6F" w14:textId="77777777" w:rsidR="00523A5C" w:rsidRDefault="00D852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3A5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3BA77D" w14:textId="77777777" w:rsidR="00523A5C" w:rsidRDefault="00523A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60F76" w14:textId="77777777" w:rsidR="00523A5C" w:rsidRDefault="00523A5C">
    <w:pPr>
      <w:pStyle w:val="Stopka"/>
      <w:framePr w:wrap="around" w:vAnchor="text" w:hAnchor="margin" w:xAlign="right" w:y="1"/>
      <w:rPr>
        <w:rStyle w:val="Numerstrony"/>
      </w:rPr>
    </w:pPr>
  </w:p>
  <w:p w14:paraId="3B3BFBB5" w14:textId="77777777" w:rsidR="00523A5C" w:rsidRDefault="00523A5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401C2" w14:textId="77777777" w:rsidR="001E4EE3" w:rsidRDefault="001E4EE3">
      <w:r>
        <w:separator/>
      </w:r>
    </w:p>
  </w:footnote>
  <w:footnote w:type="continuationSeparator" w:id="0">
    <w:p w14:paraId="26A7F66C" w14:textId="77777777" w:rsidR="001E4EE3" w:rsidRDefault="001E4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D11D9"/>
    <w:multiLevelType w:val="hybridMultilevel"/>
    <w:tmpl w:val="CDB05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72A09"/>
    <w:multiLevelType w:val="hybridMultilevel"/>
    <w:tmpl w:val="5354141C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4772649"/>
    <w:multiLevelType w:val="hybridMultilevel"/>
    <w:tmpl w:val="C5806FC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C5BE5"/>
    <w:multiLevelType w:val="hybridMultilevel"/>
    <w:tmpl w:val="E77290A2"/>
    <w:lvl w:ilvl="0" w:tplc="1ADA89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F6516"/>
    <w:multiLevelType w:val="hybridMultilevel"/>
    <w:tmpl w:val="A73E7924"/>
    <w:lvl w:ilvl="0" w:tplc="E354AB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C2EF9"/>
    <w:multiLevelType w:val="hybridMultilevel"/>
    <w:tmpl w:val="A5D8D5F6"/>
    <w:lvl w:ilvl="0" w:tplc="0114C9C8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41C3E"/>
    <w:multiLevelType w:val="hybridMultilevel"/>
    <w:tmpl w:val="34BEC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0E5C8F"/>
    <w:multiLevelType w:val="hybridMultilevel"/>
    <w:tmpl w:val="41EA21DE"/>
    <w:lvl w:ilvl="0" w:tplc="ED8810B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C053C1"/>
    <w:multiLevelType w:val="hybridMultilevel"/>
    <w:tmpl w:val="455C2686"/>
    <w:lvl w:ilvl="0" w:tplc="396C50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9E31420"/>
    <w:multiLevelType w:val="hybridMultilevel"/>
    <w:tmpl w:val="A5D8D5F6"/>
    <w:lvl w:ilvl="0" w:tplc="824E8F86">
      <w:start w:val="15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C06ED"/>
    <w:multiLevelType w:val="hybridMultilevel"/>
    <w:tmpl w:val="7C7036B0"/>
    <w:lvl w:ilvl="0" w:tplc="7A8A9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AF988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7D4EA0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761E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5491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7A43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986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B4E1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5E70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FC5A09"/>
    <w:multiLevelType w:val="hybridMultilevel"/>
    <w:tmpl w:val="DEECC412"/>
    <w:lvl w:ilvl="0" w:tplc="E672641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D07FF"/>
    <w:multiLevelType w:val="hybridMultilevel"/>
    <w:tmpl w:val="0CD83C84"/>
    <w:lvl w:ilvl="0" w:tplc="B29E0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893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D0D0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AA5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36C0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4C5D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76A4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7EE2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B088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2655525">
    <w:abstractNumId w:val="10"/>
  </w:num>
  <w:num w:numId="2" w16cid:durableId="261836174">
    <w:abstractNumId w:val="12"/>
  </w:num>
  <w:num w:numId="3" w16cid:durableId="1954555208">
    <w:abstractNumId w:val="7"/>
  </w:num>
  <w:num w:numId="4" w16cid:durableId="771584539">
    <w:abstractNumId w:val="4"/>
  </w:num>
  <w:num w:numId="5" w16cid:durableId="526526199">
    <w:abstractNumId w:val="9"/>
  </w:num>
  <w:num w:numId="6" w16cid:durableId="835610692">
    <w:abstractNumId w:val="5"/>
  </w:num>
  <w:num w:numId="7" w16cid:durableId="1649631109">
    <w:abstractNumId w:val="8"/>
  </w:num>
  <w:num w:numId="8" w16cid:durableId="1642416941">
    <w:abstractNumId w:val="2"/>
  </w:num>
  <w:num w:numId="9" w16cid:durableId="889610395">
    <w:abstractNumId w:val="11"/>
  </w:num>
  <w:num w:numId="10" w16cid:durableId="919026178">
    <w:abstractNumId w:val="1"/>
  </w:num>
  <w:num w:numId="11" w16cid:durableId="73204397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4905901">
    <w:abstractNumId w:val="6"/>
  </w:num>
  <w:num w:numId="13" w16cid:durableId="577985606">
    <w:abstractNumId w:val="3"/>
  </w:num>
  <w:num w:numId="14" w16cid:durableId="458183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AD0"/>
    <w:rsid w:val="00000404"/>
    <w:rsid w:val="000012DF"/>
    <w:rsid w:val="000031D2"/>
    <w:rsid w:val="00003E68"/>
    <w:rsid w:val="0000564E"/>
    <w:rsid w:val="00011330"/>
    <w:rsid w:val="00013503"/>
    <w:rsid w:val="00020B3B"/>
    <w:rsid w:val="00030D0F"/>
    <w:rsid w:val="00037849"/>
    <w:rsid w:val="000475FD"/>
    <w:rsid w:val="00047CE9"/>
    <w:rsid w:val="00054685"/>
    <w:rsid w:val="00060DA8"/>
    <w:rsid w:val="00070F45"/>
    <w:rsid w:val="00071D5D"/>
    <w:rsid w:val="00081690"/>
    <w:rsid w:val="00096B53"/>
    <w:rsid w:val="000A3F60"/>
    <w:rsid w:val="000A475C"/>
    <w:rsid w:val="000C0D08"/>
    <w:rsid w:val="000C3175"/>
    <w:rsid w:val="000D1E92"/>
    <w:rsid w:val="000D57F0"/>
    <w:rsid w:val="000E036D"/>
    <w:rsid w:val="00104AFE"/>
    <w:rsid w:val="00105C59"/>
    <w:rsid w:val="00107943"/>
    <w:rsid w:val="0012398E"/>
    <w:rsid w:val="00141CBA"/>
    <w:rsid w:val="001656B0"/>
    <w:rsid w:val="001B5385"/>
    <w:rsid w:val="001C766B"/>
    <w:rsid w:val="001D37FC"/>
    <w:rsid w:val="001E4EE3"/>
    <w:rsid w:val="001E7FA1"/>
    <w:rsid w:val="001F261E"/>
    <w:rsid w:val="001F4082"/>
    <w:rsid w:val="00205C91"/>
    <w:rsid w:val="0024292B"/>
    <w:rsid w:val="00246CB0"/>
    <w:rsid w:val="0025736C"/>
    <w:rsid w:val="00276613"/>
    <w:rsid w:val="002862DE"/>
    <w:rsid w:val="00286BC4"/>
    <w:rsid w:val="00295143"/>
    <w:rsid w:val="002A08EA"/>
    <w:rsid w:val="002B45E4"/>
    <w:rsid w:val="002B62D9"/>
    <w:rsid w:val="002B6550"/>
    <w:rsid w:val="002C2005"/>
    <w:rsid w:val="002C2276"/>
    <w:rsid w:val="002D19FF"/>
    <w:rsid w:val="002D33E0"/>
    <w:rsid w:val="002E09F7"/>
    <w:rsid w:val="002E33A7"/>
    <w:rsid w:val="003007F1"/>
    <w:rsid w:val="00300AD0"/>
    <w:rsid w:val="00303441"/>
    <w:rsid w:val="00324B0B"/>
    <w:rsid w:val="003262EE"/>
    <w:rsid w:val="00326D66"/>
    <w:rsid w:val="003275B1"/>
    <w:rsid w:val="00331FA2"/>
    <w:rsid w:val="00337F7A"/>
    <w:rsid w:val="00347098"/>
    <w:rsid w:val="0035328F"/>
    <w:rsid w:val="00356B56"/>
    <w:rsid w:val="00361375"/>
    <w:rsid w:val="00386C33"/>
    <w:rsid w:val="0038702D"/>
    <w:rsid w:val="0039155B"/>
    <w:rsid w:val="00395EB4"/>
    <w:rsid w:val="003B154D"/>
    <w:rsid w:val="003D2553"/>
    <w:rsid w:val="003D651D"/>
    <w:rsid w:val="003D6B9C"/>
    <w:rsid w:val="003D6C90"/>
    <w:rsid w:val="004018E1"/>
    <w:rsid w:val="0041575C"/>
    <w:rsid w:val="004159B9"/>
    <w:rsid w:val="00451729"/>
    <w:rsid w:val="004555E8"/>
    <w:rsid w:val="00472AAF"/>
    <w:rsid w:val="004825F9"/>
    <w:rsid w:val="004A11F9"/>
    <w:rsid w:val="004A224C"/>
    <w:rsid w:val="004B3B16"/>
    <w:rsid w:val="004B66EF"/>
    <w:rsid w:val="004B73D1"/>
    <w:rsid w:val="004C1BBE"/>
    <w:rsid w:val="004E73CA"/>
    <w:rsid w:val="004F38DA"/>
    <w:rsid w:val="0050665B"/>
    <w:rsid w:val="00517568"/>
    <w:rsid w:val="00521643"/>
    <w:rsid w:val="00521F61"/>
    <w:rsid w:val="00523A5C"/>
    <w:rsid w:val="00524896"/>
    <w:rsid w:val="00532A6E"/>
    <w:rsid w:val="005342CC"/>
    <w:rsid w:val="00553855"/>
    <w:rsid w:val="005677E9"/>
    <w:rsid w:val="005721A3"/>
    <w:rsid w:val="00577AF2"/>
    <w:rsid w:val="00583186"/>
    <w:rsid w:val="00595A74"/>
    <w:rsid w:val="005D2AA9"/>
    <w:rsid w:val="005D342A"/>
    <w:rsid w:val="005D4CBD"/>
    <w:rsid w:val="005F3639"/>
    <w:rsid w:val="006126A5"/>
    <w:rsid w:val="00641950"/>
    <w:rsid w:val="006420F1"/>
    <w:rsid w:val="006514C4"/>
    <w:rsid w:val="00655A4B"/>
    <w:rsid w:val="00671EC4"/>
    <w:rsid w:val="006869DD"/>
    <w:rsid w:val="00695F26"/>
    <w:rsid w:val="006A2B0F"/>
    <w:rsid w:val="006A3550"/>
    <w:rsid w:val="006A6ECE"/>
    <w:rsid w:val="006C330A"/>
    <w:rsid w:val="006E69DD"/>
    <w:rsid w:val="00716B86"/>
    <w:rsid w:val="00734B04"/>
    <w:rsid w:val="007512C7"/>
    <w:rsid w:val="00770FB0"/>
    <w:rsid w:val="00782CEF"/>
    <w:rsid w:val="00783198"/>
    <w:rsid w:val="00783BE1"/>
    <w:rsid w:val="00797EC3"/>
    <w:rsid w:val="007B1501"/>
    <w:rsid w:val="007E0B79"/>
    <w:rsid w:val="007E3F96"/>
    <w:rsid w:val="007F6680"/>
    <w:rsid w:val="0080657C"/>
    <w:rsid w:val="0080785D"/>
    <w:rsid w:val="00821F1E"/>
    <w:rsid w:val="00823867"/>
    <w:rsid w:val="0084429E"/>
    <w:rsid w:val="00853A1D"/>
    <w:rsid w:val="00863594"/>
    <w:rsid w:val="008740AA"/>
    <w:rsid w:val="008A20B1"/>
    <w:rsid w:val="008B0DA8"/>
    <w:rsid w:val="008B2DA4"/>
    <w:rsid w:val="008C7190"/>
    <w:rsid w:val="008D6055"/>
    <w:rsid w:val="008E07E3"/>
    <w:rsid w:val="008E3C72"/>
    <w:rsid w:val="008F60A2"/>
    <w:rsid w:val="0090789D"/>
    <w:rsid w:val="00912129"/>
    <w:rsid w:val="00923C44"/>
    <w:rsid w:val="00924F04"/>
    <w:rsid w:val="00927BFB"/>
    <w:rsid w:val="009316AC"/>
    <w:rsid w:val="00937F96"/>
    <w:rsid w:val="00957680"/>
    <w:rsid w:val="00971F99"/>
    <w:rsid w:val="009739A8"/>
    <w:rsid w:val="0098267F"/>
    <w:rsid w:val="00993C67"/>
    <w:rsid w:val="00993F3E"/>
    <w:rsid w:val="009A2F45"/>
    <w:rsid w:val="009B37F9"/>
    <w:rsid w:val="009B4230"/>
    <w:rsid w:val="009B68FE"/>
    <w:rsid w:val="009D2F55"/>
    <w:rsid w:val="00A17122"/>
    <w:rsid w:val="00A24DA5"/>
    <w:rsid w:val="00A655BC"/>
    <w:rsid w:val="00A65898"/>
    <w:rsid w:val="00A66AD8"/>
    <w:rsid w:val="00A70FF6"/>
    <w:rsid w:val="00A74970"/>
    <w:rsid w:val="00A764E4"/>
    <w:rsid w:val="00A80049"/>
    <w:rsid w:val="00A80CA6"/>
    <w:rsid w:val="00A9189C"/>
    <w:rsid w:val="00AD55C5"/>
    <w:rsid w:val="00AD6FFA"/>
    <w:rsid w:val="00AE33F9"/>
    <w:rsid w:val="00B018A6"/>
    <w:rsid w:val="00B0568E"/>
    <w:rsid w:val="00B138F8"/>
    <w:rsid w:val="00B36FF6"/>
    <w:rsid w:val="00B473E0"/>
    <w:rsid w:val="00B56030"/>
    <w:rsid w:val="00B65CF2"/>
    <w:rsid w:val="00B761FC"/>
    <w:rsid w:val="00B83B08"/>
    <w:rsid w:val="00B95965"/>
    <w:rsid w:val="00BB5892"/>
    <w:rsid w:val="00BC3F4D"/>
    <w:rsid w:val="00BD4B96"/>
    <w:rsid w:val="00BE026B"/>
    <w:rsid w:val="00BE0B6A"/>
    <w:rsid w:val="00BE46B0"/>
    <w:rsid w:val="00BE4D08"/>
    <w:rsid w:val="00BF1F00"/>
    <w:rsid w:val="00C161B2"/>
    <w:rsid w:val="00C20A58"/>
    <w:rsid w:val="00C30E64"/>
    <w:rsid w:val="00C31FDE"/>
    <w:rsid w:val="00C6435D"/>
    <w:rsid w:val="00C64A57"/>
    <w:rsid w:val="00C65B46"/>
    <w:rsid w:val="00C67AFB"/>
    <w:rsid w:val="00C97426"/>
    <w:rsid w:val="00CA03E9"/>
    <w:rsid w:val="00CA2C70"/>
    <w:rsid w:val="00CF62BA"/>
    <w:rsid w:val="00D12FA3"/>
    <w:rsid w:val="00D15638"/>
    <w:rsid w:val="00D159E4"/>
    <w:rsid w:val="00D206C3"/>
    <w:rsid w:val="00D24E90"/>
    <w:rsid w:val="00D352A8"/>
    <w:rsid w:val="00D3598D"/>
    <w:rsid w:val="00D53561"/>
    <w:rsid w:val="00D5662C"/>
    <w:rsid w:val="00D66D6C"/>
    <w:rsid w:val="00D73437"/>
    <w:rsid w:val="00D804B2"/>
    <w:rsid w:val="00D85269"/>
    <w:rsid w:val="00DC2712"/>
    <w:rsid w:val="00DE5A6D"/>
    <w:rsid w:val="00DF1BF0"/>
    <w:rsid w:val="00DF35A1"/>
    <w:rsid w:val="00DF5691"/>
    <w:rsid w:val="00E120B7"/>
    <w:rsid w:val="00E3702B"/>
    <w:rsid w:val="00E5500B"/>
    <w:rsid w:val="00E616A4"/>
    <w:rsid w:val="00E648E0"/>
    <w:rsid w:val="00E6731D"/>
    <w:rsid w:val="00E7274D"/>
    <w:rsid w:val="00E81E4E"/>
    <w:rsid w:val="00EA69ED"/>
    <w:rsid w:val="00EC4743"/>
    <w:rsid w:val="00EE7751"/>
    <w:rsid w:val="00EF179C"/>
    <w:rsid w:val="00EF3338"/>
    <w:rsid w:val="00F50720"/>
    <w:rsid w:val="00F55E91"/>
    <w:rsid w:val="00F55F5E"/>
    <w:rsid w:val="00F601E8"/>
    <w:rsid w:val="00F60510"/>
    <w:rsid w:val="00FA7E75"/>
    <w:rsid w:val="00FB4420"/>
    <w:rsid w:val="00FC630C"/>
    <w:rsid w:val="00FE39AE"/>
    <w:rsid w:val="00FE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B2A077"/>
  <w15:docId w15:val="{303B307A-3876-4494-8977-785AE46A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784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37849"/>
    <w:pPr>
      <w:keepNext/>
      <w:jc w:val="center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link w:val="Nagwek2Znak"/>
    <w:qFormat/>
    <w:rsid w:val="00037849"/>
    <w:pPr>
      <w:keepNext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link w:val="Nagwek3Znak"/>
    <w:qFormat/>
    <w:rsid w:val="00037849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Nagwek4">
    <w:name w:val="heading 4"/>
    <w:basedOn w:val="Normalny"/>
    <w:next w:val="Normalny"/>
    <w:qFormat/>
    <w:rsid w:val="00037849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qFormat/>
    <w:rsid w:val="00037849"/>
    <w:pPr>
      <w:keepNext/>
      <w:spacing w:line="360" w:lineRule="auto"/>
      <w:outlineLvl w:val="4"/>
    </w:pPr>
    <w:rPr>
      <w:b/>
      <w:bCs/>
      <w:i/>
      <w:iCs/>
      <w:sz w:val="28"/>
    </w:rPr>
  </w:style>
  <w:style w:type="paragraph" w:styleId="Nagwek6">
    <w:name w:val="heading 6"/>
    <w:basedOn w:val="Normalny"/>
    <w:next w:val="Normalny"/>
    <w:qFormat/>
    <w:rsid w:val="00037849"/>
    <w:pPr>
      <w:keepNext/>
      <w:spacing w:line="360" w:lineRule="auto"/>
      <w:jc w:val="center"/>
      <w:outlineLvl w:val="5"/>
    </w:pPr>
    <w:rPr>
      <w:rFonts w:ascii="Century Gothic" w:hAnsi="Century Gothic"/>
      <w:b/>
      <w:bCs/>
      <w:i/>
      <w:iCs/>
      <w:sz w:val="36"/>
      <w:u w:val="single"/>
    </w:rPr>
  </w:style>
  <w:style w:type="paragraph" w:styleId="Nagwek7">
    <w:name w:val="heading 7"/>
    <w:basedOn w:val="Normalny"/>
    <w:next w:val="Normalny"/>
    <w:link w:val="Nagwek7Znak"/>
    <w:qFormat/>
    <w:rsid w:val="00037849"/>
    <w:pPr>
      <w:keepNext/>
      <w:jc w:val="center"/>
      <w:outlineLvl w:val="6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37849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037849"/>
    <w:rPr>
      <w:sz w:val="28"/>
    </w:rPr>
  </w:style>
  <w:style w:type="paragraph" w:customStyle="1" w:styleId="Logo">
    <w:name w:val="Logo"/>
    <w:basedOn w:val="Normalny"/>
    <w:rsid w:val="00037849"/>
    <w:rPr>
      <w:sz w:val="20"/>
      <w:szCs w:val="20"/>
    </w:rPr>
  </w:style>
  <w:style w:type="character" w:styleId="Pogrubienie">
    <w:name w:val="Strong"/>
    <w:basedOn w:val="Domylnaczcionkaakapitu"/>
    <w:qFormat/>
    <w:rsid w:val="00037849"/>
    <w:rPr>
      <w:b/>
    </w:rPr>
  </w:style>
  <w:style w:type="paragraph" w:styleId="Podtytu">
    <w:name w:val="Subtitle"/>
    <w:basedOn w:val="Normalny"/>
    <w:qFormat/>
    <w:rsid w:val="00037849"/>
    <w:pPr>
      <w:jc w:val="center"/>
    </w:pPr>
    <w:rPr>
      <w:rFonts w:ascii="Garamond" w:hAnsi="Garamond"/>
      <w:b/>
      <w:bCs/>
      <w:sz w:val="40"/>
    </w:rPr>
  </w:style>
  <w:style w:type="paragraph" w:styleId="Stopka">
    <w:name w:val="footer"/>
    <w:basedOn w:val="Normalny"/>
    <w:rsid w:val="0003784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37849"/>
  </w:style>
  <w:style w:type="paragraph" w:styleId="Tekstpodstawowywcity">
    <w:name w:val="Body Text Indent"/>
    <w:basedOn w:val="Normalny"/>
    <w:rsid w:val="00037849"/>
    <w:pPr>
      <w:spacing w:line="360" w:lineRule="auto"/>
      <w:ind w:firstLine="540"/>
      <w:jc w:val="both"/>
    </w:pPr>
    <w:rPr>
      <w:rFonts w:ascii="Garamond" w:hAnsi="Garamond"/>
      <w:sz w:val="26"/>
    </w:rPr>
  </w:style>
  <w:style w:type="character" w:styleId="Hipercze">
    <w:name w:val="Hyperlink"/>
    <w:basedOn w:val="Domylnaczcionkaakapitu"/>
    <w:rsid w:val="00037849"/>
    <w:rPr>
      <w:color w:val="0000FF"/>
      <w:u w:val="single"/>
    </w:rPr>
  </w:style>
  <w:style w:type="character" w:styleId="UyteHipercze">
    <w:name w:val="FollowedHyperlink"/>
    <w:basedOn w:val="Domylnaczcionkaakapitu"/>
    <w:rsid w:val="00037849"/>
    <w:rPr>
      <w:color w:val="800080"/>
      <w:u w:val="single"/>
    </w:rPr>
  </w:style>
  <w:style w:type="paragraph" w:styleId="Tekstprzypisukocowego">
    <w:name w:val="endnote text"/>
    <w:basedOn w:val="Normalny"/>
    <w:semiHidden/>
    <w:rsid w:val="00037849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037849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80657C"/>
    <w:rPr>
      <w:sz w:val="28"/>
      <w:szCs w:val="24"/>
    </w:rPr>
  </w:style>
  <w:style w:type="paragraph" w:styleId="Nagwek">
    <w:name w:val="header"/>
    <w:basedOn w:val="Normalny"/>
    <w:link w:val="NagwekZnak"/>
    <w:rsid w:val="00DF35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F35A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C330A"/>
    <w:rPr>
      <w:b/>
      <w:sz w:val="32"/>
      <w:szCs w:val="24"/>
    </w:rPr>
  </w:style>
  <w:style w:type="character" w:customStyle="1" w:styleId="Nagwek3Znak">
    <w:name w:val="Nagłówek 3 Znak"/>
    <w:basedOn w:val="Domylnaczcionkaakapitu"/>
    <w:link w:val="Nagwek3"/>
    <w:rsid w:val="006C330A"/>
    <w:rPr>
      <w:rFonts w:ascii="Arial" w:hAnsi="Arial"/>
      <w:b/>
      <w:sz w:val="28"/>
    </w:rPr>
  </w:style>
  <w:style w:type="character" w:customStyle="1" w:styleId="Nagwek7Znak">
    <w:name w:val="Nagłówek 7 Znak"/>
    <w:basedOn w:val="Domylnaczcionkaakapitu"/>
    <w:link w:val="Nagwek7"/>
    <w:rsid w:val="006C330A"/>
    <w:rPr>
      <w:b/>
      <w:bCs/>
      <w:sz w:val="24"/>
      <w:szCs w:val="24"/>
    </w:rPr>
  </w:style>
  <w:style w:type="table" w:customStyle="1" w:styleId="Jasnasiatkaakcent11">
    <w:name w:val="Jasna siatka — akcent 11"/>
    <w:basedOn w:val="Standardowy"/>
    <w:uiPriority w:val="62"/>
    <w:rsid w:val="00B138F8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kapitzlist">
    <w:name w:val="List Paragraph"/>
    <w:basedOn w:val="Normalny"/>
    <w:uiPriority w:val="34"/>
    <w:qFormat/>
    <w:rsid w:val="008E3C72"/>
    <w:pPr>
      <w:ind w:left="720"/>
      <w:contextualSpacing/>
    </w:pPr>
  </w:style>
  <w:style w:type="paragraph" w:styleId="Poprawka">
    <w:name w:val="Revision"/>
    <w:hidden/>
    <w:uiPriority w:val="99"/>
    <w:semiHidden/>
    <w:rsid w:val="00C161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ane%20aplikacji\Microsoft\Szablony\psp_wiip_oc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2CFAB-2A28-47A9-A499-12E37AA8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psp_wiip_oc</Template>
  <TotalTime>16</TotalTime>
  <Pages>1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 E G U L A M I N</vt:lpstr>
    </vt:vector>
  </TitlesOfParts>
  <Company>UZKiOL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E G U L A M I N</dc:title>
  <dc:creator>**</dc:creator>
  <cp:lastModifiedBy>Ewa Siwik</cp:lastModifiedBy>
  <cp:revision>10</cp:revision>
  <cp:lastPrinted>2018-12-28T07:22:00Z</cp:lastPrinted>
  <dcterms:created xsi:type="dcterms:W3CDTF">2021-12-07T07:56:00Z</dcterms:created>
  <dcterms:modified xsi:type="dcterms:W3CDTF">2025-12-02T10:36:00Z</dcterms:modified>
</cp:coreProperties>
</file>